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9AC5D" w14:textId="556438B2"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3GPP TSG RAN WG1 Meeting #10</w:t>
      </w:r>
      <w:r w:rsidR="00026FDE">
        <w:rPr>
          <w:rFonts w:ascii="Times New Roman" w:hAnsi="Times New Roman"/>
          <w:b/>
          <w:bCs/>
          <w:sz w:val="24"/>
          <w:lang w:val="en-US"/>
        </w:rPr>
        <w:t>3</w:t>
      </w:r>
      <w:r w:rsidRPr="00AA647F">
        <w:rPr>
          <w:rFonts w:ascii="Times New Roman" w:hAnsi="Times New Roman"/>
          <w:b/>
          <w:bCs/>
          <w:sz w:val="24"/>
          <w:lang w:val="en-US"/>
        </w:rPr>
        <w:t>_e                                                                            R1-200</w:t>
      </w:r>
      <w:r w:rsidR="00026FDE">
        <w:rPr>
          <w:rFonts w:ascii="Times New Roman" w:hAnsi="Times New Roman"/>
          <w:b/>
          <w:bCs/>
          <w:sz w:val="24"/>
          <w:lang w:val="en-US"/>
        </w:rPr>
        <w:t>9003</w:t>
      </w:r>
      <w:r w:rsidRPr="00AA647F">
        <w:rPr>
          <w:rFonts w:ascii="Times New Roman" w:hAnsi="Times New Roman"/>
          <w:b/>
          <w:bCs/>
          <w:sz w:val="24"/>
          <w:lang w:val="en-US"/>
        </w:rPr>
        <w:t> </w:t>
      </w:r>
    </w:p>
    <w:p w14:paraId="0C964434" w14:textId="17333311"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e-Meeting, </w:t>
      </w:r>
      <w:r w:rsidR="00026FDE">
        <w:rPr>
          <w:rFonts w:ascii="Times New Roman" w:hAnsi="Times New Roman"/>
          <w:b/>
          <w:bCs/>
          <w:sz w:val="24"/>
          <w:lang w:val="en-US"/>
        </w:rPr>
        <w:t>Oct</w:t>
      </w:r>
      <w:r w:rsidRPr="00AA647F">
        <w:rPr>
          <w:rFonts w:ascii="Times New Roman" w:hAnsi="Times New Roman"/>
          <w:b/>
          <w:bCs/>
          <w:sz w:val="24"/>
          <w:lang w:val="en-US"/>
        </w:rPr>
        <w:t xml:space="preserve"> </w:t>
      </w:r>
      <w:r w:rsidR="00026FDE">
        <w:rPr>
          <w:rFonts w:ascii="Times New Roman" w:hAnsi="Times New Roman"/>
          <w:b/>
          <w:bCs/>
          <w:sz w:val="24"/>
          <w:lang w:val="en-US"/>
        </w:rPr>
        <w:t>26</w:t>
      </w:r>
      <w:r w:rsidRPr="00AA647F">
        <w:rPr>
          <w:rFonts w:ascii="Times New Roman" w:hAnsi="Times New Roman"/>
          <w:b/>
          <w:bCs/>
          <w:sz w:val="24"/>
          <w:vertAlign w:val="superscript"/>
          <w:lang w:val="en-US"/>
        </w:rPr>
        <w:t>th</w:t>
      </w:r>
      <w:r w:rsidRPr="00AA647F">
        <w:rPr>
          <w:rFonts w:ascii="Times New Roman" w:hAnsi="Times New Roman"/>
          <w:b/>
          <w:bCs/>
          <w:sz w:val="24"/>
          <w:lang w:val="en-US"/>
        </w:rPr>
        <w:t xml:space="preserve"> – </w:t>
      </w:r>
      <w:r w:rsidR="00026FDE">
        <w:rPr>
          <w:rFonts w:ascii="Times New Roman" w:hAnsi="Times New Roman"/>
          <w:b/>
          <w:bCs/>
          <w:sz w:val="24"/>
          <w:lang w:val="en-US"/>
        </w:rPr>
        <w:t>Nov 13</w:t>
      </w:r>
      <w:r w:rsidRPr="00AA647F">
        <w:rPr>
          <w:rFonts w:ascii="Times New Roman" w:hAnsi="Times New Roman"/>
          <w:b/>
          <w:bCs/>
          <w:sz w:val="24"/>
          <w:vertAlign w:val="superscript"/>
          <w:lang w:val="en-US"/>
        </w:rPr>
        <w:t>th</w:t>
      </w:r>
      <w:r w:rsidRPr="00AA647F">
        <w:rPr>
          <w:rFonts w:ascii="Times New Roman" w:hAnsi="Times New Roman"/>
          <w:b/>
          <w:bCs/>
          <w:sz w:val="24"/>
          <w:lang w:val="en-US"/>
        </w:rPr>
        <w:t>, 2020</w:t>
      </w:r>
    </w:p>
    <w:p w14:paraId="5EB3A825" w14:textId="77777777" w:rsidR="007D4C02" w:rsidRPr="00454207"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52CB734B"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B527E0">
        <w:rPr>
          <w:rFonts w:ascii="Times New Roman" w:hAnsi="Times New Roman"/>
          <w:b/>
          <w:bCs/>
          <w:sz w:val="24"/>
          <w:lang w:val="en-US"/>
        </w:rPr>
        <w:t>13</w:t>
      </w:r>
      <w:r w:rsidR="00323D99" w:rsidRPr="00902155">
        <w:rPr>
          <w:rFonts w:ascii="Times New Roman" w:hAnsi="Times New Roman"/>
          <w:b/>
          <w:bCs/>
          <w:sz w:val="24"/>
          <w:lang w:val="en-US"/>
        </w:rPr>
        <w:t>.</w:t>
      </w:r>
      <w:r w:rsidR="00B527E0">
        <w:rPr>
          <w:rFonts w:ascii="Times New Roman" w:hAnsi="Times New Roman"/>
          <w:b/>
          <w:bCs/>
          <w:sz w:val="24"/>
          <w:lang w:val="en-US"/>
        </w:rPr>
        <w:t>1</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4D6E3DF4" w:rsidR="007D4C02" w:rsidRPr="00B527E0" w:rsidRDefault="007D4C02" w:rsidP="00B527E0">
      <w:pPr>
        <w:pStyle w:val="Header"/>
        <w:widowControl w:val="0"/>
        <w:tabs>
          <w:tab w:val="clear" w:pos="4536"/>
          <w:tab w:val="clear" w:pos="9072"/>
        </w:tabs>
        <w:spacing w:after="0"/>
        <w:ind w:left="2160" w:right="-57" w:hanging="2160"/>
        <w:rPr>
          <w:rFonts w:ascii="Times New Roman" w:hAnsi="Times New Roman"/>
          <w:b/>
          <w:bCs/>
          <w:sz w:val="24"/>
          <w:lang w:val="en-US"/>
        </w:rPr>
      </w:pPr>
      <w:r w:rsidRPr="00902155">
        <w:rPr>
          <w:rFonts w:ascii="Times New Roman" w:hAnsi="Times New Roman"/>
          <w:b/>
          <w:bCs/>
          <w:sz w:val="24"/>
          <w:lang w:val="en-US"/>
        </w:rPr>
        <w:t>Title:</w:t>
      </w:r>
      <w:r w:rsidRPr="00902155">
        <w:rPr>
          <w:rFonts w:ascii="Times New Roman" w:hAnsi="Times New Roman"/>
          <w:b/>
          <w:bCs/>
          <w:sz w:val="24"/>
          <w:lang w:val="en-US"/>
        </w:rPr>
        <w:tab/>
      </w:r>
      <w:r w:rsidR="00B527E0" w:rsidRPr="00B527E0">
        <w:rPr>
          <w:rFonts w:ascii="Times New Roman" w:hAnsi="Times New Roman"/>
          <w:b/>
          <w:bCs/>
          <w:sz w:val="24"/>
          <w:lang w:val="en-US"/>
        </w:rPr>
        <w:t xml:space="preserve">On </w:t>
      </w:r>
      <w:proofErr w:type="spellStart"/>
      <w:r w:rsidR="00B527E0" w:rsidRPr="00B527E0">
        <w:rPr>
          <w:rFonts w:ascii="Times New Roman" w:hAnsi="Times New Roman"/>
          <w:b/>
          <w:bCs/>
          <w:sz w:val="24"/>
          <w:lang w:val="en-US"/>
        </w:rPr>
        <w:t>SCell</w:t>
      </w:r>
      <w:proofErr w:type="spellEnd"/>
      <w:r w:rsidR="00B527E0" w:rsidRPr="00B527E0">
        <w:rPr>
          <w:rFonts w:ascii="Times New Roman" w:hAnsi="Times New Roman"/>
          <w:b/>
          <w:bCs/>
          <w:sz w:val="24"/>
          <w:lang w:val="en-US"/>
        </w:rPr>
        <w:t xml:space="preserve"> scheduling </w:t>
      </w:r>
      <w:proofErr w:type="spellStart"/>
      <w:r w:rsidR="00B527E0" w:rsidRPr="00B527E0">
        <w:rPr>
          <w:rFonts w:ascii="Times New Roman" w:hAnsi="Times New Roman"/>
          <w:b/>
          <w:bCs/>
          <w:sz w:val="24"/>
          <w:lang w:val="en-US"/>
        </w:rPr>
        <w:t>PCell</w:t>
      </w:r>
      <w:proofErr w:type="spellEnd"/>
      <w:r w:rsidR="00B527E0" w:rsidRPr="00B527E0">
        <w:rPr>
          <w:rFonts w:ascii="Times New Roman" w:hAnsi="Times New Roman"/>
          <w:b/>
          <w:bCs/>
          <w:sz w:val="24"/>
          <w:lang w:val="en-US"/>
        </w:rPr>
        <w:t xml:space="preserve"> transmissions</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43EFFB57" w14:textId="37DFDFAB" w:rsidR="00C07E62" w:rsidRDefault="00CB7191" w:rsidP="000E172E">
      <w:pPr>
        <w:spacing w:after="0"/>
        <w:rPr>
          <w:rFonts w:ascii="Times New Roman" w:hAnsi="Times New Roman"/>
        </w:rPr>
      </w:pPr>
      <w:r>
        <w:rPr>
          <w:rFonts w:ascii="Times New Roman" w:hAnsi="Times New Roman"/>
        </w:rPr>
        <w:t xml:space="preserve">At </w:t>
      </w:r>
      <w:r w:rsidR="00F77D77">
        <w:rPr>
          <w:rFonts w:ascii="Times New Roman" w:hAnsi="Times New Roman"/>
        </w:rPr>
        <w:t xml:space="preserve">RAN plenary meeting #86, a </w:t>
      </w:r>
      <w:r w:rsidR="00B527E0">
        <w:rPr>
          <w:rFonts w:ascii="Times New Roman" w:hAnsi="Times New Roman"/>
        </w:rPr>
        <w:t>work</w:t>
      </w:r>
      <w:r w:rsidR="00F77D77">
        <w:rPr>
          <w:rFonts w:ascii="Times New Roman" w:hAnsi="Times New Roman"/>
        </w:rPr>
        <w:t xml:space="preserve"> item </w:t>
      </w:r>
      <w:r w:rsidR="00DE5BD6">
        <w:rPr>
          <w:rFonts w:ascii="Times New Roman" w:hAnsi="Times New Roman"/>
        </w:rPr>
        <w:t>(</w:t>
      </w:r>
      <w:r w:rsidR="00B527E0">
        <w:rPr>
          <w:rFonts w:ascii="Times New Roman" w:hAnsi="Times New Roman"/>
        </w:rPr>
        <w:t>W</w:t>
      </w:r>
      <w:r w:rsidR="00DE5BD6">
        <w:rPr>
          <w:rFonts w:ascii="Times New Roman" w:hAnsi="Times New Roman"/>
        </w:rPr>
        <w:t xml:space="preserve">I) </w:t>
      </w:r>
      <w:r w:rsidR="00F77D77">
        <w:rPr>
          <w:rFonts w:ascii="Times New Roman" w:hAnsi="Times New Roman"/>
        </w:rPr>
        <w:t xml:space="preserve">for the </w:t>
      </w:r>
      <w:r w:rsidR="00B527E0">
        <w:rPr>
          <w:rFonts w:ascii="Times New Roman" w:hAnsi="Times New Roman"/>
        </w:rPr>
        <w:t xml:space="preserve">enhancement of dynamic spectrum sharing (DSS) </w:t>
      </w:r>
      <w:r w:rsidR="00F77D77" w:rsidRPr="00F77D77">
        <w:rPr>
          <w:rFonts w:ascii="Times New Roman" w:hAnsi="Times New Roman"/>
        </w:rPr>
        <w:t>was agreed</w:t>
      </w:r>
      <w:r w:rsidR="00B527E0">
        <w:rPr>
          <w:rFonts w:ascii="Times New Roman" w:hAnsi="Times New Roman"/>
        </w:rPr>
        <w:t xml:space="preserve"> [1]</w:t>
      </w:r>
      <w:r w:rsidR="00F77D77" w:rsidRPr="00F77D77">
        <w:rPr>
          <w:rFonts w:ascii="Times New Roman" w:hAnsi="Times New Roman"/>
        </w:rPr>
        <w:t>, the following objective</w:t>
      </w:r>
      <w:r w:rsidR="00F9476A">
        <w:rPr>
          <w:rFonts w:ascii="Times New Roman" w:hAnsi="Times New Roman"/>
        </w:rPr>
        <w:t xml:space="preserve"> was </w:t>
      </w:r>
      <w:r w:rsidR="00D7344A">
        <w:rPr>
          <w:rFonts w:ascii="Times New Roman" w:hAnsi="Times New Roman"/>
        </w:rPr>
        <w:t>identified</w:t>
      </w:r>
      <w:r w:rsidR="00F77D77" w:rsidRPr="00F77D77">
        <w:rPr>
          <w:rFonts w:ascii="Times New Roman" w:hAnsi="Times New Roman"/>
        </w:rPr>
        <w:t xml:space="preserve">. </w:t>
      </w:r>
    </w:p>
    <w:p w14:paraId="781CF5C9" w14:textId="0A0E13B6" w:rsidR="00F77D77" w:rsidRDefault="00F77D77" w:rsidP="00D7344A">
      <w:pPr>
        <w:spacing w:after="0"/>
        <w:rPr>
          <w:rFonts w:ascii="Times New Roman" w:hAnsi="Times New Roman"/>
        </w:rPr>
      </w:pPr>
    </w:p>
    <w:p w14:paraId="511FD70C"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PDCCH enhancements for cross-carrier scheduling including [RAN1, RAN2]</w:t>
      </w:r>
    </w:p>
    <w:p w14:paraId="4D89CE89" w14:textId="77777777" w:rsidR="00B527E0" w:rsidRPr="00B527E0" w:rsidRDefault="00B527E0" w:rsidP="00627A59">
      <w:pPr>
        <w:numPr>
          <w:ilvl w:val="1"/>
          <w:numId w:val="10"/>
        </w:numPr>
        <w:overflowPunct w:val="0"/>
        <w:autoSpaceDE w:val="0"/>
        <w:autoSpaceDN w:val="0"/>
        <w:adjustRightInd w:val="0"/>
        <w:spacing w:after="0"/>
        <w:jc w:val="left"/>
        <w:textAlignment w:val="baseline"/>
        <w:rPr>
          <w:i/>
          <w:iCs/>
        </w:rPr>
      </w:pPr>
      <w:r w:rsidRPr="00B527E0">
        <w:rPr>
          <w:i/>
          <w:iCs/>
        </w:rPr>
        <w:t>PDCCH of SCell scheduling PDSCH or PUSCH on P(S)Cell</w:t>
      </w:r>
    </w:p>
    <w:p w14:paraId="3AC53C2E" w14:textId="77777777" w:rsidR="00B527E0" w:rsidRPr="00B527E0" w:rsidRDefault="00B527E0" w:rsidP="00627A59">
      <w:pPr>
        <w:numPr>
          <w:ilvl w:val="1"/>
          <w:numId w:val="10"/>
        </w:numPr>
        <w:overflowPunct w:val="0"/>
        <w:autoSpaceDE w:val="0"/>
        <w:autoSpaceDN w:val="0"/>
        <w:adjustRightInd w:val="0"/>
        <w:spacing w:after="0"/>
        <w:jc w:val="left"/>
        <w:textAlignment w:val="baseline"/>
        <w:rPr>
          <w:i/>
          <w:iCs/>
        </w:rPr>
      </w:pPr>
      <w:r w:rsidRPr="00B527E0">
        <w:rPr>
          <w:i/>
          <w:iCs/>
        </w:rPr>
        <w:t>Study, and if agreed specify PDCCH of P(S)Cell/SCell scheduling PDSCH on multiple cells using a single DCI</w:t>
      </w:r>
    </w:p>
    <w:p w14:paraId="3BA28575" w14:textId="77777777" w:rsidR="00B527E0" w:rsidRPr="00B527E0" w:rsidRDefault="00B527E0" w:rsidP="00627A59">
      <w:pPr>
        <w:numPr>
          <w:ilvl w:val="2"/>
          <w:numId w:val="10"/>
        </w:numPr>
        <w:overflowPunct w:val="0"/>
        <w:autoSpaceDE w:val="0"/>
        <w:autoSpaceDN w:val="0"/>
        <w:adjustRightInd w:val="0"/>
        <w:spacing w:after="0"/>
        <w:jc w:val="left"/>
        <w:textAlignment w:val="baseline"/>
        <w:rPr>
          <w:i/>
          <w:iCs/>
        </w:rPr>
      </w:pPr>
      <w:r w:rsidRPr="00B527E0">
        <w:rPr>
          <w:i/>
          <w:iCs/>
        </w:rPr>
        <w:t>The number of cells can be scheduled at once is limited to 2</w:t>
      </w:r>
    </w:p>
    <w:p w14:paraId="64E69DB0" w14:textId="77777777" w:rsidR="00B527E0" w:rsidRPr="00B527E0" w:rsidRDefault="00B527E0" w:rsidP="00627A59">
      <w:pPr>
        <w:numPr>
          <w:ilvl w:val="2"/>
          <w:numId w:val="10"/>
        </w:numPr>
        <w:overflowPunct w:val="0"/>
        <w:autoSpaceDE w:val="0"/>
        <w:autoSpaceDN w:val="0"/>
        <w:adjustRightInd w:val="0"/>
        <w:spacing w:after="0"/>
        <w:jc w:val="left"/>
        <w:textAlignment w:val="baseline"/>
        <w:rPr>
          <w:i/>
          <w:iCs/>
        </w:rPr>
      </w:pPr>
      <w:r w:rsidRPr="00B527E0">
        <w:rPr>
          <w:i/>
          <w:iCs/>
        </w:rPr>
        <w:t>The increase in DCI size should be minimized</w:t>
      </w:r>
    </w:p>
    <w:p w14:paraId="7E3C4E03"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bookmarkStart w:id="1" w:name="_Hlk27038352"/>
      <w:r w:rsidRPr="00B527E0">
        <w:rPr>
          <w:i/>
          <w:iCs/>
        </w:rPr>
        <w:t>Note: The total PDCCH blind decoding budget should not be changed as a result of this work</w:t>
      </w:r>
    </w:p>
    <w:bookmarkEnd w:id="1"/>
    <w:p w14:paraId="6A89CA90" w14:textId="77777777" w:rsidR="00B527E0" w:rsidRPr="00B527E0" w:rsidRDefault="00B527E0" w:rsidP="00627A59">
      <w:pPr>
        <w:numPr>
          <w:ilvl w:val="0"/>
          <w:numId w:val="10"/>
        </w:numPr>
        <w:overflowPunct w:val="0"/>
        <w:autoSpaceDE w:val="0"/>
        <w:autoSpaceDN w:val="0"/>
        <w:adjustRightInd w:val="0"/>
        <w:spacing w:after="0"/>
        <w:jc w:val="left"/>
        <w:textAlignment w:val="baseline"/>
        <w:rPr>
          <w:i/>
          <w:iCs/>
        </w:rPr>
      </w:pPr>
      <w:r w:rsidRPr="00B527E0">
        <w:rPr>
          <w:i/>
          <w:iCs/>
        </w:rPr>
        <w:t>Note: These enhancements are not specific to DSS and are generally applicable to cross-carrier scheduling in carrier aggregation</w:t>
      </w:r>
    </w:p>
    <w:p w14:paraId="21B592E9" w14:textId="77A6B9F4" w:rsidR="00D7344A" w:rsidRDefault="00D7344A" w:rsidP="00D7344A">
      <w:pPr>
        <w:spacing w:after="0"/>
        <w:rPr>
          <w:rFonts w:ascii="Times New Roman" w:hAnsi="Times New Roman"/>
          <w:szCs w:val="20"/>
        </w:rPr>
      </w:pPr>
    </w:p>
    <w:p w14:paraId="5238BAE7" w14:textId="4139C1D1" w:rsidR="008E4745" w:rsidRDefault="008E4745" w:rsidP="00D7344A">
      <w:pPr>
        <w:spacing w:after="0"/>
        <w:rPr>
          <w:rFonts w:ascii="Times New Roman" w:hAnsi="Times New Roman"/>
          <w:szCs w:val="20"/>
        </w:rPr>
      </w:pPr>
      <w:r>
        <w:rPr>
          <w:rFonts w:ascii="Times New Roman" w:hAnsi="Times New Roman"/>
          <w:szCs w:val="20"/>
        </w:rPr>
        <w:t xml:space="preserve">In RAN1#102_e, the following agreements were made, </w:t>
      </w:r>
    </w:p>
    <w:p w14:paraId="0C14A24B" w14:textId="77777777" w:rsidR="000D7018" w:rsidRPr="001B536C" w:rsidRDefault="000D7018" w:rsidP="000D7018">
      <w:pPr>
        <w:spacing w:after="0"/>
        <w:ind w:left="360"/>
        <w:rPr>
          <w:highlight w:val="green"/>
          <w:lang w:eastAsia="x-none"/>
        </w:rPr>
      </w:pPr>
      <w:r w:rsidRPr="001B536C">
        <w:rPr>
          <w:highlight w:val="green"/>
          <w:lang w:eastAsia="x-none"/>
        </w:rPr>
        <w:t>Agreements:</w:t>
      </w:r>
    </w:p>
    <w:p w14:paraId="0EA2C614" w14:textId="77777777" w:rsidR="000D7018" w:rsidRDefault="000D7018" w:rsidP="000D7018">
      <w:pPr>
        <w:numPr>
          <w:ilvl w:val="1"/>
          <w:numId w:val="12"/>
        </w:numPr>
        <w:tabs>
          <w:tab w:val="clear" w:pos="1440"/>
          <w:tab w:val="num" w:pos="720"/>
        </w:tabs>
        <w:spacing w:after="0"/>
        <w:ind w:left="720"/>
        <w:jc w:val="left"/>
      </w:pPr>
      <w:r>
        <w:t>Following scheduling combinations are allowed/not allowed when cross-carrier scheduling from an SCell to PCell/</w:t>
      </w:r>
      <w:proofErr w:type="spellStart"/>
      <w:r>
        <w:t>PSCell</w:t>
      </w:r>
      <w:proofErr w:type="spellEnd"/>
      <w:r>
        <w:t xml:space="preserve"> is configured</w:t>
      </w:r>
    </w:p>
    <w:p w14:paraId="1595B4E6" w14:textId="77777777" w:rsidR="000D7018" w:rsidRDefault="000D7018" w:rsidP="000D7018">
      <w:pPr>
        <w:numPr>
          <w:ilvl w:val="2"/>
          <w:numId w:val="13"/>
        </w:numPr>
        <w:tabs>
          <w:tab w:val="clear" w:pos="2160"/>
          <w:tab w:val="num" w:pos="1440"/>
        </w:tabs>
        <w:spacing w:after="0"/>
        <w:ind w:left="1440"/>
        <w:jc w:val="left"/>
      </w:pPr>
      <w:r>
        <w:t>self-scheduling on PCell/</w:t>
      </w:r>
      <w:proofErr w:type="spellStart"/>
      <w:r>
        <w:t>PSCell</w:t>
      </w:r>
      <w:proofErr w:type="spellEnd"/>
      <w:r>
        <w:t xml:space="preserve"> is allowed</w:t>
      </w:r>
    </w:p>
    <w:p w14:paraId="2B49A7E9" w14:textId="77777777" w:rsidR="000D7018" w:rsidRDefault="000D7018" w:rsidP="000D7018">
      <w:pPr>
        <w:numPr>
          <w:ilvl w:val="2"/>
          <w:numId w:val="13"/>
        </w:numPr>
        <w:tabs>
          <w:tab w:val="clear" w:pos="2160"/>
          <w:tab w:val="num" w:pos="1440"/>
        </w:tabs>
        <w:spacing w:after="0"/>
        <w:ind w:left="1440"/>
        <w:jc w:val="left"/>
      </w:pPr>
      <w:r>
        <w:t>cross-carrier scheduling from PCell/</w:t>
      </w:r>
      <w:proofErr w:type="spellStart"/>
      <w:r>
        <w:t>PSCell</w:t>
      </w:r>
      <w:proofErr w:type="spellEnd"/>
      <w:r>
        <w:t xml:space="preserve"> to another SCell is not allowed</w:t>
      </w:r>
    </w:p>
    <w:p w14:paraId="43BB4CA4" w14:textId="77777777" w:rsidR="000D7018" w:rsidRDefault="000D7018" w:rsidP="000D7018">
      <w:pPr>
        <w:numPr>
          <w:ilvl w:val="2"/>
          <w:numId w:val="13"/>
        </w:numPr>
        <w:tabs>
          <w:tab w:val="clear" w:pos="2160"/>
          <w:tab w:val="num" w:pos="1440"/>
        </w:tabs>
        <w:spacing w:after="0"/>
        <w:ind w:left="1440"/>
        <w:jc w:val="left"/>
      </w:pPr>
      <w:r>
        <w:t>self-scheduling on the ‘SCell used for scheduling PCell/</w:t>
      </w:r>
      <w:proofErr w:type="spellStart"/>
      <w:r>
        <w:t>PSCell</w:t>
      </w:r>
      <w:proofErr w:type="spellEnd"/>
      <w:r>
        <w:t>’ is allowed</w:t>
      </w:r>
    </w:p>
    <w:p w14:paraId="037815DC" w14:textId="77777777" w:rsidR="000D7018" w:rsidRDefault="000D7018" w:rsidP="000D7018">
      <w:pPr>
        <w:numPr>
          <w:ilvl w:val="2"/>
          <w:numId w:val="13"/>
        </w:numPr>
        <w:tabs>
          <w:tab w:val="clear" w:pos="2160"/>
          <w:tab w:val="num" w:pos="1440"/>
        </w:tabs>
        <w:spacing w:after="0"/>
        <w:ind w:left="1440"/>
        <w:jc w:val="left"/>
      </w:pPr>
      <w:r>
        <w:t>cross-carrier scheduling from the ‘SCell used for scheduling PCell/</w:t>
      </w:r>
      <w:proofErr w:type="spellStart"/>
      <w:r>
        <w:t>PSCell</w:t>
      </w:r>
      <w:proofErr w:type="spellEnd"/>
      <w:r>
        <w:t>’ to another serving cell is allowed</w:t>
      </w:r>
    </w:p>
    <w:p w14:paraId="30EB4A13" w14:textId="77777777" w:rsidR="000D7018" w:rsidRDefault="000D7018" w:rsidP="000D7018">
      <w:pPr>
        <w:numPr>
          <w:ilvl w:val="2"/>
          <w:numId w:val="13"/>
        </w:numPr>
        <w:tabs>
          <w:tab w:val="clear" w:pos="2160"/>
          <w:tab w:val="num" w:pos="1440"/>
        </w:tabs>
        <w:spacing w:after="0"/>
        <w:ind w:left="1440"/>
        <w:jc w:val="left"/>
      </w:pPr>
      <w:r>
        <w:t>cross-carrier scheduling from another serving cell to the ‘SCell used for scheduling PCell/</w:t>
      </w:r>
      <w:proofErr w:type="spellStart"/>
      <w:r>
        <w:t>PSCell</w:t>
      </w:r>
      <w:proofErr w:type="spellEnd"/>
      <w:r>
        <w:t>’ is not allowed</w:t>
      </w:r>
    </w:p>
    <w:p w14:paraId="4D859ABC" w14:textId="77777777" w:rsidR="000D7018" w:rsidRDefault="000D7018" w:rsidP="000D7018">
      <w:pPr>
        <w:numPr>
          <w:ilvl w:val="1"/>
          <w:numId w:val="14"/>
        </w:numPr>
        <w:tabs>
          <w:tab w:val="clear" w:pos="1440"/>
          <w:tab w:val="num" w:pos="720"/>
        </w:tabs>
        <w:spacing w:after="0"/>
        <w:ind w:left="720"/>
        <w:jc w:val="left"/>
      </w:pPr>
      <w:r>
        <w:t>FFS: Search space and DCI format handling for the allowed cases above</w:t>
      </w:r>
    </w:p>
    <w:p w14:paraId="198E045A" w14:textId="77777777" w:rsidR="000D7018" w:rsidRDefault="000D7018" w:rsidP="000D7018">
      <w:pPr>
        <w:spacing w:after="0"/>
        <w:ind w:left="360"/>
      </w:pPr>
      <w:r>
        <w:t> </w:t>
      </w:r>
    </w:p>
    <w:p w14:paraId="7849B34E" w14:textId="77777777" w:rsidR="000D7018" w:rsidRPr="001B536C" w:rsidRDefault="000D7018" w:rsidP="000D7018">
      <w:pPr>
        <w:spacing w:after="0"/>
        <w:ind w:left="360"/>
        <w:rPr>
          <w:highlight w:val="green"/>
        </w:rPr>
      </w:pPr>
      <w:r w:rsidRPr="001B536C">
        <w:rPr>
          <w:highlight w:val="green"/>
        </w:rPr>
        <w:t>Agreements:</w:t>
      </w:r>
    </w:p>
    <w:p w14:paraId="3E70A388" w14:textId="77777777" w:rsidR="000D7018" w:rsidRPr="001B536C" w:rsidRDefault="000D7018" w:rsidP="000D7018">
      <w:pPr>
        <w:numPr>
          <w:ilvl w:val="0"/>
          <w:numId w:val="15"/>
        </w:numPr>
        <w:spacing w:after="0"/>
        <w:ind w:left="1080"/>
        <w:jc w:val="left"/>
      </w:pPr>
      <w:r w:rsidRPr="001B536C">
        <w:t xml:space="preserve">Configuring 2 or more </w:t>
      </w:r>
      <w:proofErr w:type="spellStart"/>
      <w:r w:rsidRPr="001B536C">
        <w:t>Scells</w:t>
      </w:r>
      <w:proofErr w:type="spellEnd"/>
      <w:r w:rsidRPr="001B536C">
        <w:t xml:space="preserve"> to schedule the PCell/</w:t>
      </w:r>
      <w:proofErr w:type="spellStart"/>
      <w:r w:rsidRPr="001B536C">
        <w:t>PSCell</w:t>
      </w:r>
      <w:proofErr w:type="spellEnd"/>
      <w:r w:rsidRPr="001B536C">
        <w:t xml:space="preserve"> is not allowed</w:t>
      </w:r>
    </w:p>
    <w:p w14:paraId="5FCD495D" w14:textId="618457D7" w:rsidR="008E4745" w:rsidRDefault="008E4745" w:rsidP="000D7018">
      <w:pPr>
        <w:spacing w:after="0"/>
        <w:rPr>
          <w:rFonts w:ascii="Times New Roman" w:hAnsi="Times New Roman"/>
          <w:szCs w:val="20"/>
        </w:rPr>
      </w:pPr>
    </w:p>
    <w:p w14:paraId="623F6115" w14:textId="7CE7E31C" w:rsidR="002A1442" w:rsidRPr="00DB1A09" w:rsidRDefault="00D7344A" w:rsidP="6E7E9179">
      <w:pPr>
        <w:spacing w:after="0"/>
        <w:rPr>
          <w:rFonts w:ascii="Times New Roman" w:hAnsi="Times New Roman"/>
        </w:rPr>
      </w:pPr>
      <w:r w:rsidRPr="6E7E9179">
        <w:rPr>
          <w:rFonts w:ascii="Times New Roman" w:hAnsi="Times New Roman"/>
          <w:lang w:val="en-US"/>
        </w:rPr>
        <w:t xml:space="preserve">In this </w:t>
      </w:r>
      <w:r w:rsidRPr="6E7E9179">
        <w:rPr>
          <w:rFonts w:ascii="Times New Roman" w:hAnsi="Times New Roman"/>
        </w:rPr>
        <w:t xml:space="preserve">contribution, we provide </w:t>
      </w:r>
      <w:r w:rsidR="00DD396B" w:rsidRPr="6E7E9179">
        <w:rPr>
          <w:rFonts w:ascii="Times New Roman" w:hAnsi="Times New Roman"/>
        </w:rPr>
        <w:t xml:space="preserve">our </w:t>
      </w:r>
      <w:r w:rsidR="000D7018">
        <w:rPr>
          <w:rFonts w:ascii="Times New Roman" w:hAnsi="Times New Roman"/>
        </w:rPr>
        <w:t xml:space="preserve">further </w:t>
      </w:r>
      <w:r w:rsidR="00DD396B" w:rsidRPr="6E7E9179">
        <w:rPr>
          <w:rFonts w:ascii="Times New Roman" w:hAnsi="Times New Roman"/>
        </w:rPr>
        <w:t>view</w:t>
      </w:r>
      <w:r w:rsidR="002A1442" w:rsidRPr="6E7E9179">
        <w:rPr>
          <w:rFonts w:ascii="Times New Roman" w:hAnsi="Times New Roman"/>
        </w:rPr>
        <w:t>s</w:t>
      </w:r>
      <w:r w:rsidR="00DD396B" w:rsidRPr="6E7E9179">
        <w:rPr>
          <w:rFonts w:ascii="Times New Roman" w:hAnsi="Times New Roman"/>
        </w:rPr>
        <w:t xml:space="preserve"> on </w:t>
      </w:r>
      <w:r w:rsidR="00B676E9" w:rsidRPr="6E7E9179">
        <w:rPr>
          <w:rFonts w:ascii="Times New Roman" w:hAnsi="Times New Roman"/>
        </w:rPr>
        <w:t>the first objective, i.e. PDCCH of SCell scheduling PDSCH or PUSCH on P(S)Cell</w:t>
      </w:r>
      <w:r w:rsidR="002A1442" w:rsidRPr="6E7E9179">
        <w:rPr>
          <w:rFonts w:ascii="Times New Roman" w:hAnsi="Times New Roman"/>
        </w:rPr>
        <w:t xml:space="preserve">. </w:t>
      </w:r>
    </w:p>
    <w:p w14:paraId="5FBAC7C7" w14:textId="2A52A40C" w:rsidR="00D36D1D" w:rsidRDefault="00DB1A09"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Discussions </w:t>
      </w:r>
    </w:p>
    <w:p w14:paraId="6F664B4D" w14:textId="2602881B" w:rsidR="00DB1A09" w:rsidRPr="00DB1A09" w:rsidRDefault="00DB1A09" w:rsidP="00372EB0">
      <w:pPr>
        <w:spacing w:after="0"/>
        <w:rPr>
          <w:rFonts w:ascii="Times New Roman" w:hAnsi="Times New Roman"/>
        </w:rPr>
      </w:pPr>
      <w:r w:rsidRPr="00DB1A09">
        <w:rPr>
          <w:rFonts w:ascii="Times New Roman" w:hAnsi="Times New Roman"/>
        </w:rPr>
        <w:t xml:space="preserve">Dynamic spectrum sharing (DSS) provides a very useful migration path from LTE to NR by allowing LTE and NR to share the same carrier. DSS was included already in Rel-15 and further enhanced in Rel-16. </w:t>
      </w:r>
      <w:r w:rsidR="005335F2">
        <w:rPr>
          <w:rFonts w:ascii="Times New Roman" w:hAnsi="Times New Roman"/>
        </w:rPr>
        <w:t>In the shared carrier of LTE and NR, the NR transmission needs to avoid the</w:t>
      </w:r>
      <w:r w:rsidR="0054062F">
        <w:rPr>
          <w:rFonts w:ascii="Times New Roman" w:hAnsi="Times New Roman"/>
        </w:rPr>
        <w:t xml:space="preserve"> REs of</w:t>
      </w:r>
      <w:r w:rsidR="005335F2">
        <w:rPr>
          <w:rFonts w:ascii="Times New Roman" w:hAnsi="Times New Roman"/>
        </w:rPr>
        <w:t xml:space="preserve"> LTE CRS and </w:t>
      </w:r>
      <w:r w:rsidR="0054062F">
        <w:rPr>
          <w:rFonts w:ascii="Times New Roman" w:hAnsi="Times New Roman"/>
        </w:rPr>
        <w:t xml:space="preserve">LTE </w:t>
      </w:r>
      <w:r w:rsidR="005335F2">
        <w:rPr>
          <w:rFonts w:ascii="Times New Roman" w:hAnsi="Times New Roman"/>
        </w:rPr>
        <w:t xml:space="preserve">PDCCH, which results in </w:t>
      </w:r>
      <w:r w:rsidR="00372EB0">
        <w:rPr>
          <w:rFonts w:ascii="Times New Roman" w:hAnsi="Times New Roman"/>
        </w:rPr>
        <w:t xml:space="preserve">capacity </w:t>
      </w:r>
      <w:r w:rsidR="005335F2">
        <w:rPr>
          <w:rFonts w:ascii="Times New Roman" w:hAnsi="Times New Roman"/>
        </w:rPr>
        <w:t xml:space="preserve">limitation on NR </w:t>
      </w:r>
      <w:r w:rsidR="00372EB0">
        <w:rPr>
          <w:rFonts w:ascii="Times New Roman" w:hAnsi="Times New Roman"/>
        </w:rPr>
        <w:t xml:space="preserve">PDCCH </w:t>
      </w:r>
      <w:r w:rsidR="005335F2">
        <w:rPr>
          <w:rFonts w:ascii="Times New Roman" w:hAnsi="Times New Roman"/>
        </w:rPr>
        <w:t>transmissions</w:t>
      </w:r>
      <w:r w:rsidR="00372EB0">
        <w:rPr>
          <w:rFonts w:ascii="Times New Roman" w:hAnsi="Times New Roman"/>
        </w:rPr>
        <w:t xml:space="preserve"> especially for the case when number of NR devices on PCell increases. </w:t>
      </w:r>
      <w:r w:rsidR="00891AD1">
        <w:rPr>
          <w:rFonts w:ascii="Times New Roman" w:hAnsi="Times New Roman"/>
        </w:rPr>
        <w:t>From UL link performance point of view, it is benefic</w:t>
      </w:r>
      <w:r w:rsidR="009379A0">
        <w:rPr>
          <w:rFonts w:ascii="Times New Roman" w:hAnsi="Times New Roman"/>
        </w:rPr>
        <w:t>i</w:t>
      </w:r>
      <w:r w:rsidR="00891AD1">
        <w:rPr>
          <w:rFonts w:ascii="Times New Roman" w:hAnsi="Times New Roman"/>
        </w:rPr>
        <w:t xml:space="preserve">al that PCell is still configured as the cell with low frequency which coexists with </w:t>
      </w:r>
      <w:proofErr w:type="gramStart"/>
      <w:r w:rsidR="00891AD1">
        <w:rPr>
          <w:rFonts w:ascii="Times New Roman" w:hAnsi="Times New Roman"/>
        </w:rPr>
        <w:t>a</w:t>
      </w:r>
      <w:proofErr w:type="gramEnd"/>
      <w:r w:rsidR="00891AD1">
        <w:rPr>
          <w:rFonts w:ascii="Times New Roman" w:hAnsi="Times New Roman"/>
        </w:rPr>
        <w:t xml:space="preserve"> LTE cell. To solve the limited PDCCH capacity on the PCell, </w:t>
      </w:r>
      <w:r w:rsidR="00372EB0">
        <w:rPr>
          <w:rFonts w:ascii="Times New Roman" w:hAnsi="Times New Roman"/>
        </w:rPr>
        <w:t xml:space="preserve">scheduling the PCell transmissions using a PDCCH on a scheduling SCell </w:t>
      </w:r>
      <w:r w:rsidR="00891AD1">
        <w:rPr>
          <w:rFonts w:ascii="Times New Roman" w:hAnsi="Times New Roman"/>
        </w:rPr>
        <w:t xml:space="preserve">is motivated. In the following sections, we discuss the basic design issues for SCell scheduling PCell transmissions. </w:t>
      </w:r>
    </w:p>
    <w:p w14:paraId="058EDEB0" w14:textId="77777777" w:rsidR="00DB1A09" w:rsidRDefault="00DB1A09" w:rsidP="00B35909">
      <w:pPr>
        <w:spacing w:after="0"/>
        <w:rPr>
          <w:rFonts w:ascii="Times New Roman" w:hAnsi="Times New Roman"/>
        </w:rPr>
      </w:pPr>
    </w:p>
    <w:p w14:paraId="3D3E942C" w14:textId="0C9ED93B" w:rsidR="00DB1A09" w:rsidRDefault="00185A20" w:rsidP="00B35909">
      <w:pPr>
        <w:spacing w:after="0"/>
        <w:rPr>
          <w:rFonts w:ascii="Times New Roman" w:hAnsi="Times New Roman"/>
        </w:rPr>
      </w:pPr>
      <w:r>
        <w:rPr>
          <w:rFonts w:ascii="Times New Roman" w:hAnsi="Times New Roman"/>
        </w:rPr>
        <w:t xml:space="preserve">In the existing NR/LTE scheduling, the PDSCH/PUSCH of a cell is only transmitted on one cell. However, it is not the case if PCell transmission can be scheduled by PDCCH on a SCell. </w:t>
      </w:r>
      <w:r w:rsidR="005C76DB">
        <w:rPr>
          <w:rFonts w:ascii="Times New Roman" w:hAnsi="Times New Roman"/>
        </w:rPr>
        <w:t>For the broadcast channels, e.g. SS</w:t>
      </w:r>
      <w:r w:rsidR="005C76DB" w:rsidRPr="005C76DB">
        <w:rPr>
          <w:rFonts w:ascii="Times New Roman" w:hAnsi="Times New Roman" w:hint="eastAsia"/>
        </w:rPr>
        <w:t>/</w:t>
      </w:r>
      <w:r w:rsidR="005C76DB" w:rsidRPr="005C76DB">
        <w:rPr>
          <w:rFonts w:ascii="Times New Roman" w:hAnsi="Times New Roman"/>
        </w:rPr>
        <w:t xml:space="preserve">PBCH, RMSI, </w:t>
      </w:r>
      <w:proofErr w:type="spellStart"/>
      <w:r w:rsidR="005C76DB" w:rsidRPr="005C76DB">
        <w:rPr>
          <w:rFonts w:ascii="Times New Roman" w:hAnsi="Times New Roman"/>
        </w:rPr>
        <w:t>SIBx</w:t>
      </w:r>
      <w:proofErr w:type="spellEnd"/>
      <w:r w:rsidR="005C76DB">
        <w:rPr>
          <w:rFonts w:ascii="Times New Roman" w:hAnsi="Times New Roman"/>
        </w:rPr>
        <w:t xml:space="preserve">, </w:t>
      </w:r>
      <w:r w:rsidR="005C76DB" w:rsidRPr="005C76DB">
        <w:rPr>
          <w:rFonts w:ascii="Times New Roman" w:hAnsi="Times New Roman"/>
        </w:rPr>
        <w:t>paging</w:t>
      </w:r>
      <w:r w:rsidR="005C76DB">
        <w:rPr>
          <w:rFonts w:ascii="Times New Roman" w:hAnsi="Times New Roman"/>
        </w:rPr>
        <w:t xml:space="preserve"> and RACH RAR, it is straightforward that UE still needs to monitor such channels scheduled by a PDCCH on PCell, which can be viewed as self-scheduling. On the other hand, for unicast PDSCH/PUSCH, it is possible such transmissions </w:t>
      </w:r>
      <w:r w:rsidR="005C76DB">
        <w:rPr>
          <w:rFonts w:ascii="Times New Roman" w:hAnsi="Times New Roman"/>
        </w:rPr>
        <w:lastRenderedPageBreak/>
        <w:t xml:space="preserve">could be scheduled by a PDCCH transmitted on a scheduling SCell, i.e. cross-carrier scheduling. </w:t>
      </w:r>
      <w:r w:rsidR="00A54686" w:rsidRPr="000A2F7F">
        <w:rPr>
          <w:bCs/>
        </w:rPr>
        <w:t xml:space="preserve">One way to implement </w:t>
      </w:r>
      <w:r w:rsidR="00026FDE">
        <w:rPr>
          <w:bCs/>
        </w:rPr>
        <w:t xml:space="preserve">the </w:t>
      </w:r>
      <w:proofErr w:type="spellStart"/>
      <w:r w:rsidR="00026FDE">
        <w:rPr>
          <w:bCs/>
        </w:rPr>
        <w:t>behavior</w:t>
      </w:r>
      <w:proofErr w:type="spellEnd"/>
      <w:r w:rsidR="00A54686" w:rsidRPr="000A2F7F">
        <w:rPr>
          <w:bCs/>
        </w:rPr>
        <w:t xml:space="preserve"> is to differentiate CSS and USS for the UE. </w:t>
      </w:r>
      <w:r w:rsidR="00A54686">
        <w:rPr>
          <w:bCs/>
        </w:rPr>
        <w:t xml:space="preserve">That is, only a USS for PCell transmission for the UE can be configured on the scheduling SCell. </w:t>
      </w:r>
    </w:p>
    <w:p w14:paraId="0A180970" w14:textId="77777777" w:rsidR="00DB1A09" w:rsidRDefault="00DB1A09" w:rsidP="00B35909">
      <w:pPr>
        <w:spacing w:after="0"/>
        <w:rPr>
          <w:rFonts w:ascii="Times New Roman" w:hAnsi="Times New Roman"/>
        </w:rPr>
      </w:pPr>
    </w:p>
    <w:p w14:paraId="63103957" w14:textId="6B81F8B5" w:rsidR="005C76DB" w:rsidRPr="005C76DB" w:rsidRDefault="005C76DB" w:rsidP="005C76DB">
      <w:pPr>
        <w:spacing w:after="0"/>
        <w:rPr>
          <w:rFonts w:ascii="Times New Roman" w:hAnsi="Times New Roman"/>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sidRPr="005C76DB">
        <w:rPr>
          <w:rFonts w:ascii="Times New Roman" w:hAnsi="Times New Roman"/>
          <w:b/>
        </w:rPr>
        <w:t xml:space="preserve">To support a combination of Self-scheduling and cross-carrier scheduling for the transmissions on PCell. </w:t>
      </w:r>
    </w:p>
    <w:p w14:paraId="483A33A8" w14:textId="008C7391" w:rsidR="005C76DB" w:rsidRDefault="005C76DB" w:rsidP="00627A59">
      <w:pPr>
        <w:pStyle w:val="ListParagraph"/>
        <w:numPr>
          <w:ilvl w:val="0"/>
          <w:numId w:val="9"/>
        </w:numPr>
        <w:spacing w:after="0"/>
        <w:rPr>
          <w:b/>
        </w:rPr>
      </w:pPr>
      <w:r>
        <w:rPr>
          <w:b/>
        </w:rPr>
        <w:t>For a broadcast channel on PCell, UE still monitor PDCCHs</w:t>
      </w:r>
      <w:r w:rsidR="00026FDE">
        <w:rPr>
          <w:b/>
        </w:rPr>
        <w:t xml:space="preserve"> </w:t>
      </w:r>
      <w:r>
        <w:rPr>
          <w:b/>
        </w:rPr>
        <w:t xml:space="preserve">that are transmitted on PCell. </w:t>
      </w:r>
    </w:p>
    <w:p w14:paraId="7A17442C" w14:textId="40667DA6" w:rsidR="000A2F7F" w:rsidRDefault="000A2F7F" w:rsidP="00627A59">
      <w:pPr>
        <w:pStyle w:val="ListParagraph"/>
        <w:numPr>
          <w:ilvl w:val="0"/>
          <w:numId w:val="9"/>
        </w:numPr>
        <w:spacing w:after="0"/>
        <w:rPr>
          <w:b/>
        </w:rPr>
      </w:pPr>
      <w:r>
        <w:rPr>
          <w:b/>
        </w:rPr>
        <w:t xml:space="preserve">For at least some unicast transmissions on PCell, UE may monitor PDCCHs that are transmitted on the scheduling SCell. </w:t>
      </w:r>
    </w:p>
    <w:p w14:paraId="574F94C7" w14:textId="0EA44193" w:rsidR="005C76DB" w:rsidRDefault="005C76DB" w:rsidP="000A2F7F">
      <w:pPr>
        <w:spacing w:after="0"/>
        <w:rPr>
          <w:b/>
        </w:rPr>
      </w:pPr>
    </w:p>
    <w:p w14:paraId="5895EB8B" w14:textId="1636F91F" w:rsidR="00A54686" w:rsidRPr="00A54686" w:rsidRDefault="00A54686" w:rsidP="00A54686">
      <w:pPr>
        <w:spacing w:after="0"/>
        <w:rPr>
          <w:b/>
        </w:rPr>
      </w:pPr>
      <w:r w:rsidRPr="00A54686">
        <w:rPr>
          <w:rFonts w:ascii="Times New Roman" w:hAnsi="Times New Roman"/>
          <w:b/>
        </w:rPr>
        <w:t xml:space="preserve">Proposal </w:t>
      </w:r>
      <w:r>
        <w:rPr>
          <w:rFonts w:ascii="Times New Roman" w:hAnsi="Times New Roman"/>
          <w:b/>
        </w:rPr>
        <w:t>2</w:t>
      </w:r>
      <w:r w:rsidRPr="00A54686">
        <w:rPr>
          <w:rFonts w:ascii="Times New Roman" w:hAnsi="Times New Roman"/>
          <w:b/>
        </w:rPr>
        <w:t xml:space="preserve">: </w:t>
      </w:r>
      <w:r w:rsidR="00F90969">
        <w:rPr>
          <w:b/>
        </w:rPr>
        <w:t>O</w:t>
      </w:r>
      <w:r w:rsidRPr="00A54686">
        <w:rPr>
          <w:b/>
        </w:rPr>
        <w:t xml:space="preserve">nly a USS for PCell transmission for the UE can be configured on the scheduling SCell. </w:t>
      </w:r>
    </w:p>
    <w:p w14:paraId="3A363D17" w14:textId="16F55284" w:rsidR="00DB1A09" w:rsidRDefault="00DB1A09" w:rsidP="00B35909">
      <w:pPr>
        <w:spacing w:after="0"/>
        <w:rPr>
          <w:rFonts w:ascii="Times New Roman" w:hAnsi="Times New Roman"/>
        </w:rPr>
      </w:pPr>
    </w:p>
    <w:p w14:paraId="5C6B4162" w14:textId="1DDA06EA" w:rsidR="00A54686" w:rsidRDefault="00A54686" w:rsidP="00B35909">
      <w:pPr>
        <w:spacing w:after="0"/>
        <w:rPr>
          <w:rFonts w:ascii="Times New Roman" w:hAnsi="Times New Roman"/>
        </w:rPr>
      </w:pPr>
      <w:r>
        <w:rPr>
          <w:rFonts w:ascii="Times New Roman" w:hAnsi="Times New Roman"/>
        </w:rPr>
        <w:t>Multiple DCI formats are defined in NR including DCI format 0_0/1_0 which are for fallback operation, and DCI format 0</w:t>
      </w:r>
      <w:r w:rsidR="00026FDE">
        <w:rPr>
          <w:rFonts w:ascii="Times New Roman" w:hAnsi="Times New Roman"/>
        </w:rPr>
        <w:t>_</w:t>
      </w:r>
      <w:r w:rsidRPr="00A54686">
        <w:rPr>
          <w:rFonts w:ascii="Times New Roman" w:hAnsi="Times New Roman"/>
        </w:rPr>
        <w:t>1</w:t>
      </w:r>
      <w:r w:rsidRPr="00A54686">
        <w:rPr>
          <w:rFonts w:ascii="Times New Roman" w:hAnsi="Times New Roman" w:hint="eastAsia"/>
        </w:rPr>
        <w:t>/</w:t>
      </w:r>
      <w:r w:rsidRPr="00A54686">
        <w:rPr>
          <w:rFonts w:ascii="Times New Roman" w:hAnsi="Times New Roman"/>
        </w:rPr>
        <w:t>1_1 and 0_2/1_2 which are defined for efficient scheduling</w:t>
      </w:r>
      <w:r w:rsidR="00026FDE">
        <w:rPr>
          <w:rFonts w:ascii="Times New Roman" w:hAnsi="Times New Roman"/>
        </w:rPr>
        <w:t>, also known as non-fallback DCI</w:t>
      </w:r>
      <w:r w:rsidR="00810C0E">
        <w:rPr>
          <w:rFonts w:ascii="Times New Roman" w:hAnsi="Times New Roman"/>
        </w:rPr>
        <w:t>.</w:t>
      </w:r>
      <w:r w:rsidR="009D5FC6">
        <w:rPr>
          <w:rFonts w:ascii="Times New Roman" w:hAnsi="Times New Roman"/>
        </w:rPr>
        <w:t xml:space="preserve"> Therefore, one issue to determine that which DCI formats could be transmitted on the scheduling SCell. </w:t>
      </w:r>
    </w:p>
    <w:p w14:paraId="486DB0CB" w14:textId="33243523" w:rsidR="009D5FC6" w:rsidRDefault="009D5FC6" w:rsidP="00B35909">
      <w:pPr>
        <w:spacing w:after="0"/>
        <w:rPr>
          <w:rFonts w:ascii="Times New Roman" w:hAnsi="Times New Roman"/>
        </w:rPr>
      </w:pPr>
    </w:p>
    <w:p w14:paraId="0F174DF1" w14:textId="3C14BF7C" w:rsidR="009D5FC6" w:rsidRPr="0077003B" w:rsidRDefault="009D5FC6" w:rsidP="00701949">
      <w:pPr>
        <w:pStyle w:val="ListParagraph"/>
        <w:numPr>
          <w:ilvl w:val="0"/>
          <w:numId w:val="11"/>
        </w:numPr>
        <w:spacing w:after="0"/>
        <w:ind w:left="360"/>
      </w:pPr>
      <w:r w:rsidRPr="0077003B">
        <w:t xml:space="preserve">Option 1: </w:t>
      </w:r>
      <w:r w:rsidR="00F90969" w:rsidRPr="0077003B">
        <w:t>o</w:t>
      </w:r>
      <w:r w:rsidRPr="0077003B">
        <w:t>nly DCI format 0_1</w:t>
      </w:r>
      <w:r w:rsidRPr="0077003B">
        <w:rPr>
          <w:rFonts w:hint="eastAsia"/>
        </w:rPr>
        <w:t>/</w:t>
      </w:r>
      <w:r w:rsidRPr="0077003B">
        <w:t>1_1 and 0_2/1_2 could be transmitted on the scheduling SCell. This Option is the most straightforward way since the existing cross-carrier scheduling only supports DCI format 0_1</w:t>
      </w:r>
      <w:r w:rsidRPr="0077003B">
        <w:rPr>
          <w:rFonts w:hint="eastAsia"/>
        </w:rPr>
        <w:t>/</w:t>
      </w:r>
      <w:r w:rsidRPr="0077003B">
        <w:t xml:space="preserve">1_1 and 0_2/1_2 too. </w:t>
      </w:r>
      <w:r w:rsidR="00026FDE">
        <w:t xml:space="preserve">With Option 1, a PDSCH/PUSCH transmission on PCell can be scheduled by </w:t>
      </w:r>
      <w:r w:rsidR="00026FDE" w:rsidRPr="0077003B">
        <w:t>DCI format 0_</w:t>
      </w:r>
      <w:r w:rsidR="00026FDE">
        <w:t>0</w:t>
      </w:r>
      <w:r w:rsidR="00026FDE" w:rsidRPr="0077003B">
        <w:rPr>
          <w:rFonts w:hint="eastAsia"/>
        </w:rPr>
        <w:t>/</w:t>
      </w:r>
      <w:r w:rsidR="00026FDE" w:rsidRPr="0077003B">
        <w:t>1_</w:t>
      </w:r>
      <w:r w:rsidR="00026FDE">
        <w:t>0</w:t>
      </w:r>
      <w:r w:rsidR="00026FDE" w:rsidRPr="0077003B">
        <w:t xml:space="preserve"> </w:t>
      </w:r>
      <w:r w:rsidR="00026FDE">
        <w:t xml:space="preserve">on PCell or by a non-fallback DCI format on the scheduling SCell. </w:t>
      </w:r>
    </w:p>
    <w:p w14:paraId="7874AD45" w14:textId="7DDD8155" w:rsidR="00F90969" w:rsidRPr="0077003B" w:rsidRDefault="00F90969" w:rsidP="00627A59">
      <w:pPr>
        <w:pStyle w:val="ListParagraph"/>
        <w:numPr>
          <w:ilvl w:val="0"/>
          <w:numId w:val="11"/>
        </w:numPr>
        <w:spacing w:after="0"/>
        <w:ind w:left="360"/>
      </w:pPr>
      <w:r w:rsidRPr="0077003B">
        <w:t>Option 2: All DCI formats (0_0/1_0, 0_1</w:t>
      </w:r>
      <w:r w:rsidRPr="0077003B">
        <w:rPr>
          <w:rFonts w:hint="eastAsia"/>
        </w:rPr>
        <w:t>/</w:t>
      </w:r>
      <w:r w:rsidRPr="0077003B">
        <w:t xml:space="preserve">1_1 and 0_2/1_2) could be transmitted on the scheduling SCell. Option 2 avoid DCI format dependent PDCCH detections on different cells. </w:t>
      </w:r>
      <w:r w:rsidR="00912ACD">
        <w:t xml:space="preserve">However, it needs to discuss how to differentiate a fallback DCI format that schedules a transmission on PCell and a fallback DCI format that schedules a transmission on the </w:t>
      </w:r>
      <w:r w:rsidR="008B2DA0">
        <w:t>scheduling SCell.</w:t>
      </w:r>
    </w:p>
    <w:p w14:paraId="31B15155" w14:textId="77777777" w:rsidR="00F90969" w:rsidRDefault="00F90969" w:rsidP="00F90969">
      <w:pPr>
        <w:spacing w:after="0"/>
        <w:rPr>
          <w:rFonts w:ascii="Times New Roman" w:hAnsi="Times New Roman"/>
        </w:rPr>
      </w:pPr>
    </w:p>
    <w:p w14:paraId="6128B907" w14:textId="61DB011D" w:rsidR="00F90969" w:rsidRPr="00F90969" w:rsidRDefault="00F90969" w:rsidP="00F90969">
      <w:pPr>
        <w:spacing w:after="0"/>
        <w:rPr>
          <w:rFonts w:ascii="Times New Roman" w:hAnsi="Times New Roman"/>
          <w:b/>
        </w:rPr>
      </w:pPr>
      <w:r w:rsidRPr="00F90969">
        <w:rPr>
          <w:rFonts w:ascii="Times New Roman" w:hAnsi="Times New Roman"/>
          <w:b/>
        </w:rPr>
        <w:t xml:space="preserve">Proposal </w:t>
      </w:r>
      <w:r w:rsidR="00716711">
        <w:rPr>
          <w:rFonts w:ascii="Times New Roman" w:hAnsi="Times New Roman"/>
          <w:b/>
        </w:rPr>
        <w:t>3</w:t>
      </w:r>
      <w:r w:rsidRPr="00F90969">
        <w:rPr>
          <w:rFonts w:ascii="Times New Roman" w:hAnsi="Times New Roman"/>
          <w:b/>
        </w:rPr>
        <w:t xml:space="preserve">: </w:t>
      </w:r>
      <w:proofErr w:type="spellStart"/>
      <w:r w:rsidR="005F5D48" w:rsidRPr="00F90969">
        <w:rPr>
          <w:rFonts w:ascii="Times New Roman" w:hAnsi="Times New Roman"/>
          <w:b/>
        </w:rPr>
        <w:t>Downselect</w:t>
      </w:r>
      <w:proofErr w:type="spellEnd"/>
      <w:r w:rsidRPr="00F90969">
        <w:rPr>
          <w:rFonts w:ascii="Times New Roman" w:hAnsi="Times New Roman"/>
          <w:b/>
        </w:rPr>
        <w:t xml:space="preserve"> a DCI format scheduling PCell transmissions that could be transmitted on the scheduling SCell: </w:t>
      </w:r>
    </w:p>
    <w:p w14:paraId="2F025C0A" w14:textId="11D3107C" w:rsidR="00F90969" w:rsidRPr="00F90969" w:rsidRDefault="00F90969" w:rsidP="00627A59">
      <w:pPr>
        <w:pStyle w:val="ListParagraph"/>
        <w:numPr>
          <w:ilvl w:val="0"/>
          <w:numId w:val="9"/>
        </w:numPr>
        <w:spacing w:after="0"/>
        <w:rPr>
          <w:b/>
        </w:rPr>
      </w:pPr>
      <w:r w:rsidRPr="00F90969">
        <w:rPr>
          <w:b/>
        </w:rPr>
        <w:t>Option 1: Only DCI format 0_1</w:t>
      </w:r>
      <w:r w:rsidRPr="00F90969">
        <w:rPr>
          <w:rFonts w:hint="eastAsia"/>
          <w:b/>
        </w:rPr>
        <w:t>/</w:t>
      </w:r>
      <w:r w:rsidRPr="00F90969">
        <w:rPr>
          <w:b/>
        </w:rPr>
        <w:t xml:space="preserve">1_1 and 0_2/1_2. </w:t>
      </w:r>
    </w:p>
    <w:p w14:paraId="5D3B8334" w14:textId="692C1E24" w:rsidR="00F90969" w:rsidRPr="00F90969" w:rsidRDefault="00F90969" w:rsidP="00627A59">
      <w:pPr>
        <w:pStyle w:val="ListParagraph"/>
        <w:numPr>
          <w:ilvl w:val="0"/>
          <w:numId w:val="9"/>
        </w:numPr>
        <w:spacing w:after="0"/>
        <w:rPr>
          <w:b/>
        </w:rPr>
      </w:pPr>
      <w:r w:rsidRPr="00F90969">
        <w:rPr>
          <w:b/>
        </w:rPr>
        <w:t>Option 2: All DCI formats (0_0/1_0, 0_1</w:t>
      </w:r>
      <w:r w:rsidRPr="00F90969">
        <w:rPr>
          <w:rFonts w:hint="eastAsia"/>
          <w:b/>
        </w:rPr>
        <w:t>/</w:t>
      </w:r>
      <w:r w:rsidRPr="00F90969">
        <w:rPr>
          <w:b/>
        </w:rPr>
        <w:t>1_1 and 0_2/1_2).</w:t>
      </w:r>
    </w:p>
    <w:p w14:paraId="6EC9D2F2" w14:textId="77777777" w:rsidR="00FF172F" w:rsidRDefault="00FF172F" w:rsidP="00FF172F">
      <w:pPr>
        <w:spacing w:after="0"/>
        <w:rPr>
          <w:lang w:eastAsia="zh-CN"/>
        </w:rPr>
      </w:pPr>
      <w:bookmarkStart w:id="2" w:name="_GoBack"/>
      <w:bookmarkEnd w:id="2"/>
    </w:p>
    <w:p w14:paraId="443D2176" w14:textId="57E00F42" w:rsidR="00DF3D5C" w:rsidRPr="005D1721" w:rsidRDefault="00FF172F" w:rsidP="00FF172F">
      <w:pPr>
        <w:spacing w:after="0"/>
        <w:rPr>
          <w:lang w:val="en-US" w:eastAsia="zh-CN"/>
        </w:rPr>
      </w:pPr>
      <w:r>
        <w:rPr>
          <w:lang w:eastAsia="zh-CN"/>
        </w:rPr>
        <w:t xml:space="preserve">In NR system, </w:t>
      </w:r>
      <w:r w:rsidR="00DF3D5C">
        <w:rPr>
          <w:lang w:eastAsia="zh-CN"/>
        </w:rPr>
        <w:t xml:space="preserve">the concept of DL and UL BWP is introduced. Consequently, many NR features are defined on a per-BWP basis. </w:t>
      </w:r>
      <w:r w:rsidR="00A10DD5">
        <w:rPr>
          <w:lang w:eastAsia="zh-CN"/>
        </w:rPr>
        <w:t>Alternatively, a feature may be configured</w:t>
      </w:r>
      <w:r w:rsidR="00A10DD5" w:rsidRPr="00A10DD5">
        <w:rPr>
          <w:lang w:eastAsia="zh-CN"/>
        </w:rPr>
        <w:t xml:space="preserve"> </w:t>
      </w:r>
      <w:r w:rsidR="00A10DD5">
        <w:rPr>
          <w:lang w:eastAsia="zh-CN"/>
        </w:rPr>
        <w:t xml:space="preserve">UE specifically or in other scale. </w:t>
      </w:r>
      <w:r w:rsidR="00565E73">
        <w:rPr>
          <w:lang w:eastAsia="zh-CN"/>
        </w:rPr>
        <w:t>U</w:t>
      </w:r>
      <w:r w:rsidR="005D1721">
        <w:rPr>
          <w:lang w:eastAsia="zh-CN"/>
        </w:rPr>
        <w:t xml:space="preserve">ne potential issue is </w:t>
      </w:r>
      <w:r w:rsidR="00A10DD5">
        <w:rPr>
          <w:lang w:eastAsia="zh-CN"/>
        </w:rPr>
        <w:t>how to configure</w:t>
      </w:r>
      <w:r w:rsidR="005D1721">
        <w:rPr>
          <w:lang w:eastAsia="zh-CN"/>
        </w:rPr>
        <w:t xml:space="preserve"> SCell scheduling PCell transmission</w:t>
      </w:r>
      <w:r w:rsidR="00BF42F8">
        <w:rPr>
          <w:lang w:eastAsia="zh-CN"/>
        </w:rPr>
        <w:t xml:space="preserve">. </w:t>
      </w:r>
    </w:p>
    <w:p w14:paraId="4FEE17E5" w14:textId="77777777" w:rsidR="00DF3D5C" w:rsidRDefault="00DF3D5C" w:rsidP="00FF172F">
      <w:pPr>
        <w:spacing w:after="0"/>
        <w:rPr>
          <w:lang w:eastAsia="zh-CN"/>
        </w:rPr>
      </w:pPr>
    </w:p>
    <w:p w14:paraId="2C753E7A" w14:textId="130B3E60" w:rsidR="00DF3D5C" w:rsidRDefault="00A2480B" w:rsidP="00627A59">
      <w:pPr>
        <w:pStyle w:val="ListParagraph"/>
        <w:numPr>
          <w:ilvl w:val="0"/>
          <w:numId w:val="11"/>
        </w:numPr>
        <w:spacing w:after="0"/>
        <w:ind w:left="360"/>
        <w:rPr>
          <w:lang w:eastAsia="zh-CN"/>
        </w:rPr>
      </w:pPr>
      <w:r>
        <w:rPr>
          <w:lang w:eastAsia="zh-CN"/>
        </w:rPr>
        <w:t xml:space="preserve">Option 1: UE specific configuration. </w:t>
      </w:r>
    </w:p>
    <w:p w14:paraId="3164996E" w14:textId="5BF98312" w:rsidR="00A2480B" w:rsidRDefault="00A2480B" w:rsidP="00A2480B">
      <w:pPr>
        <w:pStyle w:val="ListParagraph"/>
        <w:spacing w:after="0"/>
        <w:ind w:left="360"/>
        <w:rPr>
          <w:lang w:eastAsia="zh-CN"/>
        </w:rPr>
      </w:pPr>
      <w:r>
        <w:rPr>
          <w:lang w:eastAsia="zh-CN"/>
        </w:rPr>
        <w:t xml:space="preserve">This is the simplest option which achieves most/all benefit of SCell scheduling PCell transmissions. However, it is also </w:t>
      </w:r>
      <w:r w:rsidR="005A7333">
        <w:rPr>
          <w:lang w:eastAsia="zh-CN"/>
        </w:rPr>
        <w:t>the</w:t>
      </w:r>
      <w:r w:rsidR="00C73A46">
        <w:rPr>
          <w:lang w:eastAsia="zh-CN"/>
        </w:rPr>
        <w:t xml:space="preserve"> </w:t>
      </w:r>
      <w:r>
        <w:rPr>
          <w:lang w:eastAsia="zh-CN"/>
        </w:rPr>
        <w:t xml:space="preserve">most restrictive. </w:t>
      </w:r>
    </w:p>
    <w:p w14:paraId="5E459120" w14:textId="7245276B" w:rsidR="00A2480B" w:rsidRDefault="00A2480B" w:rsidP="00627A59">
      <w:pPr>
        <w:pStyle w:val="ListParagraph"/>
        <w:numPr>
          <w:ilvl w:val="0"/>
          <w:numId w:val="11"/>
        </w:numPr>
        <w:spacing w:after="0"/>
        <w:ind w:left="360"/>
        <w:rPr>
          <w:lang w:eastAsia="zh-CN"/>
        </w:rPr>
      </w:pPr>
      <w:r>
        <w:rPr>
          <w:lang w:eastAsia="zh-CN"/>
        </w:rPr>
        <w:t>Option 2: per-BWP configuration</w:t>
      </w:r>
    </w:p>
    <w:p w14:paraId="60381269" w14:textId="495BB08F" w:rsidR="00A2480B" w:rsidRDefault="00A2480B" w:rsidP="007A424B">
      <w:pPr>
        <w:pStyle w:val="ListParagraph"/>
        <w:spacing w:after="0"/>
        <w:ind w:left="360"/>
        <w:rPr>
          <w:lang w:eastAsia="zh-CN"/>
        </w:rPr>
      </w:pPr>
      <w:r>
        <w:rPr>
          <w:lang w:eastAsia="zh-CN"/>
        </w:rPr>
        <w:t xml:space="preserve">This option enables larger flexibility on PDCCH transmission from gNB side. For example, in one BWP on PCell, if there are heavy LTE transmissions on the frequency of the BWP, PDCCH transmission for PCell could be offloaded to the scheduling SCell. On the other hand, for a BWP without LTE traffic or only limited LTE transmissions, </w:t>
      </w:r>
      <w:r w:rsidR="007A424B">
        <w:rPr>
          <w:lang w:eastAsia="zh-CN"/>
        </w:rPr>
        <w:t xml:space="preserve">PDCCH scheduling PCell transmission could be </w:t>
      </w:r>
      <w:r w:rsidR="001A576D">
        <w:rPr>
          <w:lang w:eastAsia="zh-CN"/>
        </w:rPr>
        <w:t xml:space="preserve">still </w:t>
      </w:r>
      <w:r w:rsidR="007A424B">
        <w:rPr>
          <w:lang w:eastAsia="zh-CN"/>
        </w:rPr>
        <w:t xml:space="preserve">transmitted on the BWP on PCell. </w:t>
      </w:r>
    </w:p>
    <w:p w14:paraId="30FD8F4A" w14:textId="634B806B" w:rsidR="00A10DD5" w:rsidRDefault="00A10DD5" w:rsidP="00A10DD5">
      <w:pPr>
        <w:pStyle w:val="ListParagraph"/>
        <w:numPr>
          <w:ilvl w:val="0"/>
          <w:numId w:val="11"/>
        </w:numPr>
        <w:spacing w:after="0"/>
        <w:ind w:left="360"/>
        <w:rPr>
          <w:lang w:eastAsia="zh-CN"/>
        </w:rPr>
      </w:pPr>
      <w:r>
        <w:rPr>
          <w:lang w:eastAsia="zh-CN"/>
        </w:rPr>
        <w:t>Option 3: per-SS configuration</w:t>
      </w:r>
    </w:p>
    <w:p w14:paraId="628A8061" w14:textId="46E95A16" w:rsidR="00A10DD5" w:rsidRDefault="00A10DD5" w:rsidP="00A10DD5">
      <w:pPr>
        <w:pStyle w:val="ListParagraph"/>
        <w:spacing w:after="0"/>
        <w:ind w:left="360"/>
        <w:rPr>
          <w:lang w:eastAsia="zh-CN"/>
        </w:rPr>
      </w:pPr>
      <w:r>
        <w:rPr>
          <w:lang w:eastAsia="zh-CN"/>
        </w:rPr>
        <w:t xml:space="preserve">The option is the most flexible for gNB to balance the load of PDCCH on PCell and the scheduling SCell. it is up to gNB configuration that a specific DCI format is monitored on PCell only, the scheduling SCell only or both.  </w:t>
      </w:r>
    </w:p>
    <w:p w14:paraId="43061EEE" w14:textId="77777777" w:rsidR="00A10DD5" w:rsidRDefault="00A10DD5" w:rsidP="00A2480B">
      <w:pPr>
        <w:spacing w:after="0"/>
        <w:rPr>
          <w:lang w:eastAsia="zh-CN"/>
        </w:rPr>
      </w:pPr>
    </w:p>
    <w:p w14:paraId="32AFA5BD" w14:textId="0DAC682E" w:rsidR="00A2480B" w:rsidRPr="00FF172F" w:rsidRDefault="00A2480B" w:rsidP="00A2480B">
      <w:pPr>
        <w:spacing w:after="0"/>
        <w:rPr>
          <w:rFonts w:ascii="Times New Roman" w:hAnsi="Times New Roman"/>
          <w:b/>
        </w:rPr>
      </w:pPr>
      <w:r w:rsidRPr="00FF172F">
        <w:rPr>
          <w:rFonts w:ascii="Times New Roman" w:hAnsi="Times New Roman"/>
          <w:b/>
        </w:rPr>
        <w:t xml:space="preserve">Proposal </w:t>
      </w:r>
      <w:r w:rsidR="00A10DD5">
        <w:rPr>
          <w:rFonts w:ascii="Times New Roman" w:hAnsi="Times New Roman"/>
          <w:b/>
        </w:rPr>
        <w:t>4</w:t>
      </w:r>
      <w:r w:rsidRPr="00FF172F">
        <w:rPr>
          <w:rFonts w:ascii="Times New Roman" w:hAnsi="Times New Roman"/>
          <w:b/>
        </w:rPr>
        <w:t xml:space="preserve">: </w:t>
      </w:r>
      <w:r>
        <w:rPr>
          <w:rFonts w:ascii="Times New Roman" w:hAnsi="Times New Roman"/>
          <w:b/>
        </w:rPr>
        <w:t xml:space="preserve">Further study on whether to allow a flexibility to configure SCell scheduling PCell transmission </w:t>
      </w:r>
      <w:r w:rsidR="003F7F22">
        <w:rPr>
          <w:rFonts w:ascii="Times New Roman" w:hAnsi="Times New Roman"/>
          <w:b/>
        </w:rPr>
        <w:t xml:space="preserve">per UE, </w:t>
      </w:r>
      <w:r>
        <w:rPr>
          <w:rFonts w:ascii="Times New Roman" w:hAnsi="Times New Roman"/>
          <w:b/>
        </w:rPr>
        <w:t>per</w:t>
      </w:r>
      <w:r w:rsidR="003F7F22">
        <w:rPr>
          <w:rFonts w:ascii="Times New Roman" w:hAnsi="Times New Roman"/>
          <w:b/>
        </w:rPr>
        <w:t xml:space="preserve"> </w:t>
      </w:r>
      <w:r>
        <w:rPr>
          <w:rFonts w:ascii="Times New Roman" w:hAnsi="Times New Roman"/>
          <w:b/>
        </w:rPr>
        <w:t>BWP</w:t>
      </w:r>
      <w:r w:rsidR="00264E62">
        <w:rPr>
          <w:rFonts w:ascii="Times New Roman" w:hAnsi="Times New Roman"/>
          <w:b/>
        </w:rPr>
        <w:t xml:space="preserve">, per search space. </w:t>
      </w:r>
      <w:r>
        <w:rPr>
          <w:rFonts w:ascii="Times New Roman" w:hAnsi="Times New Roman"/>
          <w:b/>
        </w:rPr>
        <w:t xml:space="preserve"> </w:t>
      </w:r>
    </w:p>
    <w:p w14:paraId="2D851A5D" w14:textId="77777777" w:rsidR="00EE52A4" w:rsidRDefault="00EE52A4" w:rsidP="00EE52A4">
      <w:pPr>
        <w:spacing w:after="0"/>
        <w:rPr>
          <w:lang w:eastAsia="zh-CN"/>
        </w:rPr>
      </w:pPr>
    </w:p>
    <w:p w14:paraId="66513554" w14:textId="70EC95B5" w:rsidR="00EE52A4" w:rsidRDefault="00EE52A4" w:rsidP="00EE52A4">
      <w:pPr>
        <w:spacing w:after="0"/>
        <w:rPr>
          <w:lang w:eastAsia="zh-CN"/>
        </w:rPr>
      </w:pPr>
      <w:r>
        <w:rPr>
          <w:lang w:eastAsia="zh-CN"/>
        </w:rPr>
        <w:t xml:space="preserve">Assuming a PDCCH for PCell can be transmitted on either PCell or the scheduling SCell. Here, PDCCH for PCell includes 1) a PDCCH that is transmitted on PCell; 2) a PDCCH that is transmitted on the scheduling SCell and is scheduling a transmission on PCell. The maximum numbers of </w:t>
      </w:r>
      <w:r w:rsidR="00862038">
        <w:rPr>
          <w:lang w:eastAsia="zh-CN"/>
        </w:rPr>
        <w:t xml:space="preserve">monitored </w:t>
      </w:r>
      <w:r>
        <w:rPr>
          <w:lang w:eastAsia="zh-CN"/>
        </w:rPr>
        <w:t xml:space="preserve">PDCCH candidates and non-overlapped CCEs for PCell may be same as the values defined per serving cell. Alternatively, since the PDCCH for PCell are separately transmitted on PCell and the scheduling SCell, the maximum numbers of </w:t>
      </w:r>
      <w:r w:rsidR="00862038">
        <w:rPr>
          <w:lang w:eastAsia="zh-CN"/>
        </w:rPr>
        <w:t xml:space="preserve">monitored </w:t>
      </w:r>
      <w:r>
        <w:rPr>
          <w:lang w:eastAsia="zh-CN"/>
        </w:rPr>
        <w:t xml:space="preserve">PDCCH candidates and non-overlapped CCEs may be increased. </w:t>
      </w:r>
    </w:p>
    <w:p w14:paraId="6EDCB153" w14:textId="77777777" w:rsidR="00EE52A4" w:rsidRDefault="00EE52A4" w:rsidP="00EE52A4">
      <w:pPr>
        <w:spacing w:after="0"/>
        <w:rPr>
          <w:lang w:eastAsia="zh-CN"/>
        </w:rPr>
      </w:pPr>
    </w:p>
    <w:p w14:paraId="238BB3FE" w14:textId="7697154F" w:rsidR="00EE52A4" w:rsidRPr="00862038" w:rsidRDefault="00EE52A4" w:rsidP="00EE52A4">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5</w:t>
      </w:r>
      <w:r w:rsidRPr="00FF172F">
        <w:rPr>
          <w:rFonts w:ascii="Times New Roman" w:hAnsi="Times New Roman"/>
          <w:b/>
        </w:rPr>
        <w:t xml:space="preserve">: </w:t>
      </w:r>
      <w:r>
        <w:rPr>
          <w:rFonts w:ascii="Times New Roman" w:hAnsi="Times New Roman"/>
          <w:b/>
        </w:rPr>
        <w:t xml:space="preserve">Further study </w:t>
      </w:r>
      <w:r w:rsidRPr="00862038">
        <w:rPr>
          <w:rFonts w:ascii="Times New Roman" w:hAnsi="Times New Roman"/>
          <w:b/>
        </w:rPr>
        <w:t xml:space="preserve">on whether to increase </w:t>
      </w:r>
      <w:r w:rsidR="00862038" w:rsidRPr="00862038">
        <w:rPr>
          <w:b/>
          <w:lang w:eastAsia="zh-CN"/>
        </w:rPr>
        <w:t>the maximum numbers of monitored PDCCH candidates and non-overlapped CCEs for PCell</w:t>
      </w:r>
      <w:r w:rsidRPr="00862038">
        <w:rPr>
          <w:rFonts w:ascii="Times New Roman" w:hAnsi="Times New Roman"/>
          <w:b/>
        </w:rPr>
        <w:t xml:space="preserve">. </w:t>
      </w:r>
    </w:p>
    <w:p w14:paraId="3D210C06" w14:textId="77777777" w:rsidR="00A10DD5" w:rsidRDefault="00A10DD5" w:rsidP="00A10DD5">
      <w:pPr>
        <w:spacing w:after="0"/>
        <w:rPr>
          <w:rFonts w:ascii="Times New Roman" w:hAnsi="Times New Roman"/>
        </w:rPr>
      </w:pPr>
    </w:p>
    <w:p w14:paraId="37D72769" w14:textId="77777777" w:rsidR="00A10DD5" w:rsidRDefault="00A10DD5" w:rsidP="00A10DD5">
      <w:pPr>
        <w:spacing w:after="0"/>
        <w:rPr>
          <w:rFonts w:ascii="Times New Roman" w:hAnsi="Times New Roman"/>
        </w:rPr>
      </w:pPr>
      <w:r>
        <w:rPr>
          <w:rFonts w:ascii="Times New Roman" w:hAnsi="Times New Roman"/>
        </w:rPr>
        <w:t xml:space="preserve">In NR/LTE cross-carrier scheduling, CIF=0 is fixedly assigned to the scheduling cell. Further, a value of </w:t>
      </w:r>
      <m:oMath>
        <m:r>
          <w:rPr>
            <w:rFonts w:ascii="Cambria Math" w:hAnsi="Cambria Math"/>
          </w:rPr>
          <m:t>CIF∈[1, 7]</m:t>
        </m:r>
      </m:oMath>
      <w:r>
        <w:rPr>
          <w:rFonts w:ascii="Times New Roman" w:hAnsi="Times New Roman"/>
        </w:rPr>
        <w:t xml:space="preserve"> can be configured to a scheduled SCell. Since PCell must be scheduling cell if PCell is involved in cross-carrier scheduling, CIF for PCell, if applicable must be 0. Considering a PCell transmission can be cross-carrier scheduled by a scheduling SCell, one discussion point is how to allocate CIF=0. </w:t>
      </w:r>
    </w:p>
    <w:p w14:paraId="540FA9D4" w14:textId="77777777" w:rsidR="00A10DD5" w:rsidRDefault="00A10DD5" w:rsidP="00A10DD5">
      <w:pPr>
        <w:spacing w:after="0"/>
        <w:rPr>
          <w:rFonts w:ascii="Times New Roman" w:hAnsi="Times New Roman"/>
        </w:rPr>
      </w:pPr>
    </w:p>
    <w:p w14:paraId="77F31D2D" w14:textId="77777777" w:rsidR="00A10DD5" w:rsidRDefault="00A10DD5" w:rsidP="00A10DD5">
      <w:pPr>
        <w:pStyle w:val="ListParagraph"/>
        <w:numPr>
          <w:ilvl w:val="0"/>
          <w:numId w:val="11"/>
        </w:numPr>
        <w:spacing w:after="0"/>
        <w:ind w:left="360"/>
      </w:pPr>
      <w:r>
        <w:t>Option 1: CIF=0 is assigned to the scheduling SCell</w:t>
      </w:r>
    </w:p>
    <w:p w14:paraId="44B34E85" w14:textId="77777777" w:rsidR="00A10DD5" w:rsidRDefault="00A10DD5" w:rsidP="00A10DD5">
      <w:pPr>
        <w:pStyle w:val="ListParagraph"/>
        <w:spacing w:after="0"/>
        <w:ind w:left="360"/>
      </w:pPr>
      <w:r>
        <w:t xml:space="preserve">Since the scheduling SCell may also schedule another SCell besides PCell, having CIF=0 for the scheduling SCell maintain same CIF allocation from the scheduled SCell point of view. In this case, a value </w:t>
      </w:r>
      <m:oMath>
        <m:r>
          <w:rPr>
            <w:rFonts w:ascii="Cambria Math" w:hAnsi="Cambria Math"/>
          </w:rPr>
          <m:t>CIF≠0</m:t>
        </m:r>
      </m:oMath>
      <w:r>
        <w:t xml:space="preserve"> must be assigned to the PCell. </w:t>
      </w:r>
    </w:p>
    <w:p w14:paraId="2DD811DE" w14:textId="77777777" w:rsidR="00A10DD5" w:rsidRDefault="00A10DD5" w:rsidP="00A10DD5">
      <w:pPr>
        <w:pStyle w:val="ListParagraph"/>
        <w:numPr>
          <w:ilvl w:val="0"/>
          <w:numId w:val="11"/>
        </w:numPr>
        <w:spacing w:after="0"/>
        <w:ind w:left="360"/>
      </w:pPr>
      <w:r>
        <w:t>Option 2: CIF=0 is assigned to the PCell</w:t>
      </w:r>
    </w:p>
    <w:p w14:paraId="55324B69" w14:textId="77777777" w:rsidR="00A10DD5" w:rsidRDefault="00A10DD5" w:rsidP="00A10DD5">
      <w:pPr>
        <w:pStyle w:val="ListParagraph"/>
        <w:spacing w:after="0"/>
        <w:ind w:left="360"/>
      </w:pPr>
      <w:r>
        <w:t xml:space="preserve">Option 2 maintain the commonality that PCell must use CIF=0. As a result, the scheduling SCell must be assigned a value </w:t>
      </w:r>
      <m:oMath>
        <m:r>
          <w:rPr>
            <w:rFonts w:ascii="Cambria Math" w:hAnsi="Cambria Math"/>
          </w:rPr>
          <m:t>CIF≠0</m:t>
        </m:r>
      </m:oMath>
      <w:r>
        <w:t xml:space="preserve">. </w:t>
      </w:r>
    </w:p>
    <w:p w14:paraId="0583EC37" w14:textId="77777777" w:rsidR="00A10DD5" w:rsidRDefault="00A10DD5" w:rsidP="00A10DD5">
      <w:pPr>
        <w:spacing w:after="0"/>
        <w:rPr>
          <w:rFonts w:ascii="Times New Roman" w:hAnsi="Times New Roman"/>
        </w:rPr>
      </w:pPr>
    </w:p>
    <w:p w14:paraId="3109B121" w14:textId="77777777" w:rsidR="00A10DD5" w:rsidRDefault="00A10DD5" w:rsidP="00A10DD5">
      <w:pPr>
        <w:spacing w:after="0"/>
        <w:rPr>
          <w:rFonts w:ascii="Times New Roman" w:hAnsi="Times New Roman"/>
        </w:rPr>
      </w:pPr>
      <w:r>
        <w:rPr>
          <w:rFonts w:ascii="Times New Roman" w:hAnsi="Times New Roman"/>
        </w:rPr>
        <w:t xml:space="preserve">In fact, both the two options could work since it just makes a rule how to assign CIF=0 and </w:t>
      </w:r>
      <m:oMath>
        <m:r>
          <w:rPr>
            <w:rFonts w:ascii="Cambria Math" w:hAnsi="Cambria Math"/>
          </w:rPr>
          <m:t>CIF≠0</m:t>
        </m:r>
      </m:oMath>
      <w:r>
        <w:rPr>
          <w:rFonts w:ascii="Times New Roman" w:hAnsi="Times New Roman"/>
        </w:rPr>
        <w:t xml:space="preserve">. We slightly prefer Option 1 since it sounds better aligned with existing cross-carrier scheduling. </w:t>
      </w:r>
    </w:p>
    <w:p w14:paraId="5BDD0CD6" w14:textId="77777777" w:rsidR="00A10DD5" w:rsidRDefault="00A10DD5" w:rsidP="00A10DD5">
      <w:pPr>
        <w:spacing w:after="0"/>
        <w:rPr>
          <w:rFonts w:ascii="Times New Roman" w:hAnsi="Times New Roman"/>
        </w:rPr>
      </w:pPr>
    </w:p>
    <w:p w14:paraId="4A426361" w14:textId="30FEBE6D" w:rsidR="00A10DD5" w:rsidRPr="00716711" w:rsidRDefault="00A10DD5" w:rsidP="00A10DD5">
      <w:pPr>
        <w:spacing w:after="0"/>
        <w:rPr>
          <w:rFonts w:ascii="Times New Roman" w:hAnsi="Times New Roman"/>
          <w:b/>
        </w:rPr>
      </w:pPr>
      <w:r w:rsidRPr="00716711">
        <w:rPr>
          <w:rFonts w:ascii="Times New Roman" w:hAnsi="Times New Roman"/>
          <w:b/>
        </w:rPr>
        <w:t xml:space="preserve">Proposal </w:t>
      </w:r>
      <w:r w:rsidR="00862038">
        <w:rPr>
          <w:rFonts w:ascii="Times New Roman" w:hAnsi="Times New Roman"/>
          <w:b/>
        </w:rPr>
        <w:t>6</w:t>
      </w:r>
      <w:r w:rsidRPr="00716711">
        <w:rPr>
          <w:rFonts w:ascii="Times New Roman" w:hAnsi="Times New Roman"/>
          <w:b/>
        </w:rPr>
        <w:t xml:space="preserve">: </w:t>
      </w:r>
    </w:p>
    <w:p w14:paraId="6FEB60D1" w14:textId="77777777" w:rsidR="00A10DD5" w:rsidRPr="00716711" w:rsidRDefault="00A10DD5" w:rsidP="00A10DD5">
      <w:pPr>
        <w:pStyle w:val="ListParagraph"/>
        <w:numPr>
          <w:ilvl w:val="0"/>
          <w:numId w:val="9"/>
        </w:numPr>
        <w:spacing w:after="0"/>
        <w:rPr>
          <w:b/>
        </w:rPr>
      </w:pPr>
      <w:r w:rsidRPr="00716711">
        <w:rPr>
          <w:b/>
        </w:rPr>
        <w:t xml:space="preserve">CIF=0 is assigned to the scheduling SCell. </w:t>
      </w:r>
    </w:p>
    <w:p w14:paraId="33EE374D" w14:textId="77777777" w:rsidR="00A10DD5" w:rsidRPr="00716711" w:rsidRDefault="00A10DD5" w:rsidP="00A10DD5">
      <w:pPr>
        <w:pStyle w:val="ListParagraph"/>
        <w:numPr>
          <w:ilvl w:val="0"/>
          <w:numId w:val="9"/>
        </w:numPr>
        <w:spacing w:after="0"/>
        <w:rPr>
          <w:b/>
        </w:rPr>
      </w:pPr>
      <w:r w:rsidRPr="00716711">
        <w:rPr>
          <w:b/>
        </w:rPr>
        <w:t xml:space="preserve">A value </w:t>
      </w:r>
      <m:oMath>
        <m:r>
          <m:rPr>
            <m:sty m:val="bi"/>
          </m:rPr>
          <w:rPr>
            <w:rFonts w:ascii="Cambria Math" w:hAnsi="Cambria Math"/>
          </w:rPr>
          <m:t>CIF≠0</m:t>
        </m:r>
      </m:oMath>
      <w:r w:rsidRPr="00716711">
        <w:rPr>
          <w:b/>
        </w:rPr>
        <w:t xml:space="preserve"> is assigned to the PCell. </w:t>
      </w:r>
    </w:p>
    <w:p w14:paraId="043F7F82" w14:textId="77777777" w:rsidR="00A2480B" w:rsidRDefault="00A2480B" w:rsidP="00A2480B">
      <w:pPr>
        <w:spacing w:after="0"/>
        <w:rPr>
          <w:lang w:eastAsia="zh-CN"/>
        </w:rPr>
      </w:pPr>
    </w:p>
    <w:p w14:paraId="355C0A1F" w14:textId="415B6977" w:rsidR="003C4882" w:rsidRDefault="00FF172F" w:rsidP="00FF172F">
      <w:pPr>
        <w:spacing w:after="0"/>
        <w:rPr>
          <w:lang w:eastAsia="zh-CN"/>
        </w:rPr>
      </w:pPr>
      <w:r w:rsidRPr="00FF172F">
        <w:rPr>
          <w:lang w:eastAsia="zh-CN"/>
        </w:rPr>
        <w:t xml:space="preserve">According to </w:t>
      </w:r>
      <w:r w:rsidR="000863E0" w:rsidRPr="00FF172F">
        <w:rPr>
          <w:lang w:eastAsia="zh-CN"/>
        </w:rPr>
        <w:t xml:space="preserve">RRC signalling in [2], </w:t>
      </w:r>
      <w:r>
        <w:rPr>
          <w:lang w:eastAsia="zh-CN"/>
        </w:rPr>
        <w:t xml:space="preserve">the configuration of cross-carrier scheduling for a serving cell is done by IE </w:t>
      </w:r>
      <w:r w:rsidRPr="00325D1F">
        <w:rPr>
          <w:i/>
          <w:noProof/>
        </w:rPr>
        <w:t>CrossCarrierSchedulingConfig</w:t>
      </w:r>
      <w:r>
        <w:rPr>
          <w:i/>
          <w:noProof/>
        </w:rPr>
        <w:t xml:space="preserve">. </w:t>
      </w:r>
      <w:r w:rsidR="002915CD">
        <w:rPr>
          <w:lang w:eastAsia="zh-CN"/>
        </w:rPr>
        <w:t xml:space="preserve">For the scheduling SCell, </w:t>
      </w:r>
      <w:proofErr w:type="spellStart"/>
      <w:r w:rsidR="003C4882" w:rsidRPr="00F10317">
        <w:rPr>
          <w:i/>
          <w:lang w:eastAsia="zh-CN"/>
        </w:rPr>
        <w:t>cif</w:t>
      </w:r>
      <w:proofErr w:type="spellEnd"/>
      <w:r w:rsidR="003C4882" w:rsidRPr="00F10317">
        <w:rPr>
          <w:i/>
          <w:lang w:eastAsia="zh-CN"/>
        </w:rPr>
        <w:t>-presence</w:t>
      </w:r>
      <w:r w:rsidR="003C4882">
        <w:rPr>
          <w:lang w:eastAsia="zh-CN"/>
        </w:rPr>
        <w:t xml:space="preserve"> is </w:t>
      </w:r>
      <w:r w:rsidR="002915CD">
        <w:rPr>
          <w:lang w:eastAsia="zh-CN"/>
        </w:rPr>
        <w:t xml:space="preserve">set to </w:t>
      </w:r>
      <w:r w:rsidR="003C4882">
        <w:rPr>
          <w:lang w:eastAsia="zh-CN"/>
        </w:rPr>
        <w:t>true, CIF field exists in a DCI</w:t>
      </w:r>
      <w:r w:rsidR="002915CD">
        <w:rPr>
          <w:lang w:eastAsia="zh-CN"/>
        </w:rPr>
        <w:t xml:space="preserve"> transmitted on the scheduling SCell</w:t>
      </w:r>
      <w:r w:rsidR="003C4882">
        <w:rPr>
          <w:lang w:eastAsia="zh-CN"/>
        </w:rPr>
        <w:t>. CIF</w:t>
      </w:r>
      <w:r w:rsidR="002915CD">
        <w:rPr>
          <w:lang w:eastAsia="zh-CN"/>
        </w:rPr>
        <w:t xml:space="preserve">=0 is assigned to </w:t>
      </w:r>
      <w:r w:rsidR="003C4882">
        <w:rPr>
          <w:lang w:eastAsia="zh-CN"/>
        </w:rPr>
        <w:t>the scheduling cell</w:t>
      </w:r>
      <w:r>
        <w:rPr>
          <w:lang w:eastAsia="zh-CN"/>
        </w:rPr>
        <w:t xml:space="preserve">. </w:t>
      </w:r>
      <w:r w:rsidR="003C4882">
        <w:rPr>
          <w:lang w:eastAsia="zh-CN"/>
        </w:rPr>
        <w:t xml:space="preserve">On the other hand, for a scheduled cell </w:t>
      </w:r>
      <w:r>
        <w:rPr>
          <w:lang w:eastAsia="zh-CN"/>
        </w:rPr>
        <w:t>including PCell</w:t>
      </w:r>
      <w:r w:rsidR="003C4882">
        <w:rPr>
          <w:lang w:eastAsia="zh-CN"/>
        </w:rPr>
        <w:t xml:space="preserve">, </w:t>
      </w:r>
      <w:proofErr w:type="spellStart"/>
      <w:r w:rsidR="003C4882" w:rsidRPr="002560BE">
        <w:rPr>
          <w:i/>
        </w:rPr>
        <w:t>schedulingCellId</w:t>
      </w:r>
      <w:proofErr w:type="spellEnd"/>
      <w:r w:rsidR="003C4882">
        <w:t xml:space="preserve"> indicates the serving cell index of the scheduling cell, and </w:t>
      </w:r>
      <w:proofErr w:type="spellStart"/>
      <w:r w:rsidR="003C4882" w:rsidRPr="002560BE">
        <w:rPr>
          <w:i/>
          <w:lang w:eastAsia="en-GB"/>
        </w:rPr>
        <w:t>cif-InSchedulingCell</w:t>
      </w:r>
      <w:proofErr w:type="spellEnd"/>
      <w:r w:rsidR="003C4882" w:rsidRPr="00325D1F">
        <w:rPr>
          <w:lang w:eastAsia="en-GB"/>
        </w:rPr>
        <w:t xml:space="preserve"> indicates the CIF value used in the scheduling cell to indicate a </w:t>
      </w:r>
      <w:r w:rsidR="003C4882">
        <w:rPr>
          <w:lang w:eastAsia="en-GB"/>
        </w:rPr>
        <w:t>DCI</w:t>
      </w:r>
      <w:r w:rsidR="003C4882" w:rsidRPr="00325D1F">
        <w:rPr>
          <w:lang w:eastAsia="en-GB"/>
        </w:rPr>
        <w:t xml:space="preserve"> applicable for this </w:t>
      </w:r>
      <w:r w:rsidR="003C4882">
        <w:rPr>
          <w:lang w:eastAsia="en-GB"/>
        </w:rPr>
        <w:t xml:space="preserve">scheduled </w:t>
      </w:r>
      <w:r w:rsidR="003C4882" w:rsidRPr="00325D1F">
        <w:rPr>
          <w:lang w:eastAsia="en-GB"/>
        </w:rPr>
        <w:t>cell</w:t>
      </w:r>
      <w:r>
        <w:rPr>
          <w:lang w:eastAsia="en-GB"/>
        </w:rPr>
        <w:t xml:space="preserve"> or PCell</w:t>
      </w:r>
      <w:r w:rsidR="003C4882">
        <w:rPr>
          <w:lang w:eastAsia="en-GB"/>
        </w:rPr>
        <w:t xml:space="preserve">. </w:t>
      </w:r>
    </w:p>
    <w:p w14:paraId="2AF6DD5F" w14:textId="77777777" w:rsidR="00716711" w:rsidRPr="00325D1F" w:rsidRDefault="00716711" w:rsidP="00716711">
      <w:pPr>
        <w:pStyle w:val="Heading4"/>
        <w:numPr>
          <w:ilvl w:val="0"/>
          <w:numId w:val="0"/>
        </w:numPr>
        <w:ind w:left="1354" w:hanging="360"/>
      </w:pPr>
      <w:bookmarkStart w:id="3" w:name="_Toc20425962"/>
      <w:bookmarkStart w:id="4" w:name="_Toc29321358"/>
      <w:r w:rsidRPr="00325D1F">
        <w:t>–</w:t>
      </w:r>
      <w:r w:rsidRPr="00325D1F">
        <w:tab/>
      </w:r>
      <w:r w:rsidRPr="00325D1F">
        <w:rPr>
          <w:noProof/>
        </w:rPr>
        <w:t>CrossCarrierSchedulingConfig</w:t>
      </w:r>
      <w:bookmarkEnd w:id="3"/>
      <w:bookmarkEnd w:id="4"/>
    </w:p>
    <w:p w14:paraId="5B974A4B" w14:textId="77777777" w:rsidR="00716711" w:rsidRPr="00325D1F" w:rsidRDefault="00716711" w:rsidP="00716711">
      <w:pPr>
        <w:ind w:left="994"/>
      </w:pPr>
      <w:r w:rsidRPr="00325D1F">
        <w:t xml:space="preserve">The IE </w:t>
      </w:r>
      <w:proofErr w:type="spellStart"/>
      <w:r w:rsidRPr="00325D1F">
        <w:rPr>
          <w:i/>
        </w:rPr>
        <w:t>CrossCarrierSchedulingConfig</w:t>
      </w:r>
      <w:proofErr w:type="spellEnd"/>
      <w:r w:rsidRPr="00325D1F">
        <w:t xml:space="preserve"> is used to specify the configuration when the cross-carrier scheduling is used in a cell.</w:t>
      </w:r>
    </w:p>
    <w:p w14:paraId="560A15B5" w14:textId="77777777" w:rsidR="00716711" w:rsidRPr="00325D1F" w:rsidRDefault="00716711" w:rsidP="00716711">
      <w:pPr>
        <w:pStyle w:val="TH"/>
        <w:ind w:left="994"/>
        <w:rPr>
          <w:bCs/>
          <w:i/>
          <w:iCs/>
        </w:rPr>
      </w:pPr>
      <w:proofErr w:type="spellStart"/>
      <w:r w:rsidRPr="00325D1F">
        <w:rPr>
          <w:bCs/>
          <w:i/>
          <w:iCs/>
        </w:rPr>
        <w:t>CrossCarrierSchedulingConfig</w:t>
      </w:r>
      <w:proofErr w:type="spellEnd"/>
      <w:r w:rsidRPr="00325D1F">
        <w:rPr>
          <w:bCs/>
          <w:i/>
          <w:iCs/>
        </w:rPr>
        <w:t xml:space="preserve"> </w:t>
      </w:r>
      <w:r w:rsidRPr="00325D1F">
        <w:rPr>
          <w:bCs/>
          <w:iCs/>
        </w:rPr>
        <w:t>information element</w:t>
      </w:r>
    </w:p>
    <w:p w14:paraId="5BEFA143" w14:textId="77777777" w:rsidR="00716711" w:rsidRPr="005D6EB4" w:rsidRDefault="00716711" w:rsidP="00716711">
      <w:pPr>
        <w:pStyle w:val="PL"/>
        <w:ind w:left="994"/>
        <w:rPr>
          <w:color w:val="808080"/>
        </w:rPr>
      </w:pPr>
      <w:r w:rsidRPr="005D6EB4">
        <w:rPr>
          <w:color w:val="808080"/>
        </w:rPr>
        <w:t>-- ASN1START</w:t>
      </w:r>
    </w:p>
    <w:p w14:paraId="130A5F62" w14:textId="77777777" w:rsidR="00716711" w:rsidRPr="005D6EB4" w:rsidRDefault="00716711" w:rsidP="00716711">
      <w:pPr>
        <w:pStyle w:val="PL"/>
        <w:ind w:left="994"/>
        <w:rPr>
          <w:color w:val="808080"/>
        </w:rPr>
      </w:pPr>
      <w:r w:rsidRPr="005D6EB4">
        <w:rPr>
          <w:color w:val="808080"/>
        </w:rPr>
        <w:t>-- TAG-CrossCarrierSchedulingConfig-START</w:t>
      </w:r>
    </w:p>
    <w:p w14:paraId="0FF9F67D" w14:textId="77777777" w:rsidR="00716711" w:rsidRPr="00325D1F" w:rsidRDefault="00716711" w:rsidP="00716711">
      <w:pPr>
        <w:pStyle w:val="PL"/>
        <w:ind w:left="994"/>
      </w:pPr>
    </w:p>
    <w:p w14:paraId="0371E29E" w14:textId="77777777" w:rsidR="00716711" w:rsidRPr="00325D1F" w:rsidRDefault="00716711" w:rsidP="00716711">
      <w:pPr>
        <w:pStyle w:val="PL"/>
        <w:ind w:left="994"/>
      </w:pPr>
      <w:r w:rsidRPr="00325D1F">
        <w:t xml:space="preserve">CrossCarrierSchedulingConfig ::=        </w:t>
      </w:r>
      <w:r w:rsidRPr="00777603">
        <w:rPr>
          <w:color w:val="993366"/>
        </w:rPr>
        <w:t>SEQUENCE</w:t>
      </w:r>
      <w:r w:rsidRPr="00325D1F">
        <w:t xml:space="preserve"> {</w:t>
      </w:r>
    </w:p>
    <w:p w14:paraId="430F8CA2" w14:textId="77777777" w:rsidR="00716711" w:rsidRPr="00325D1F" w:rsidRDefault="00716711" w:rsidP="00716711">
      <w:pPr>
        <w:pStyle w:val="PL"/>
        <w:ind w:left="994"/>
      </w:pPr>
      <w:r w:rsidRPr="00325D1F">
        <w:t xml:space="preserve">    schedulingCellInfo                      </w:t>
      </w:r>
      <w:r w:rsidRPr="00777603">
        <w:rPr>
          <w:color w:val="993366"/>
        </w:rPr>
        <w:t>CHOICE</w:t>
      </w:r>
      <w:r w:rsidRPr="00325D1F">
        <w:t xml:space="preserve"> {</w:t>
      </w:r>
    </w:p>
    <w:p w14:paraId="4692F666" w14:textId="77777777" w:rsidR="00716711" w:rsidRPr="005D6EB4" w:rsidRDefault="00716711" w:rsidP="00716711">
      <w:pPr>
        <w:pStyle w:val="PL"/>
        <w:ind w:left="994"/>
        <w:rPr>
          <w:color w:val="808080"/>
        </w:rPr>
      </w:pPr>
      <w:r w:rsidRPr="00325D1F">
        <w:t xml:space="preserve">        own                                     </w:t>
      </w:r>
      <w:r w:rsidRPr="00777603">
        <w:rPr>
          <w:color w:val="993366"/>
        </w:rPr>
        <w:t>SEQUENCE</w:t>
      </w:r>
      <w:r w:rsidRPr="00325D1F">
        <w:t xml:space="preserve"> {                  </w:t>
      </w:r>
      <w:r w:rsidRPr="005D6EB4">
        <w:rPr>
          <w:color w:val="808080"/>
        </w:rPr>
        <w:t>-- Cross carrier scheduling: scheduling cell</w:t>
      </w:r>
    </w:p>
    <w:p w14:paraId="0F036ED7" w14:textId="77777777" w:rsidR="00716711" w:rsidRPr="00325D1F" w:rsidRDefault="00716711" w:rsidP="00716711">
      <w:pPr>
        <w:pStyle w:val="PL"/>
        <w:ind w:left="994"/>
      </w:pPr>
      <w:r w:rsidRPr="00325D1F">
        <w:t xml:space="preserve">            cif-Presence                            </w:t>
      </w:r>
      <w:r w:rsidRPr="00777603">
        <w:rPr>
          <w:color w:val="993366"/>
        </w:rPr>
        <w:t>BOOLEAN</w:t>
      </w:r>
    </w:p>
    <w:p w14:paraId="11BFE209" w14:textId="77777777" w:rsidR="00716711" w:rsidRPr="00325D1F" w:rsidRDefault="00716711" w:rsidP="00716711">
      <w:pPr>
        <w:pStyle w:val="PL"/>
        <w:ind w:left="994"/>
      </w:pPr>
      <w:r w:rsidRPr="00325D1F">
        <w:t xml:space="preserve">        },</w:t>
      </w:r>
    </w:p>
    <w:p w14:paraId="094F2207" w14:textId="77777777" w:rsidR="00716711" w:rsidRPr="005D6EB4" w:rsidRDefault="00716711" w:rsidP="00716711">
      <w:pPr>
        <w:pStyle w:val="PL"/>
        <w:ind w:left="994"/>
        <w:rPr>
          <w:color w:val="808080"/>
        </w:rPr>
      </w:pPr>
      <w:r w:rsidRPr="00325D1F">
        <w:t xml:space="preserve">        other                                   </w:t>
      </w:r>
      <w:r w:rsidRPr="00777603">
        <w:rPr>
          <w:color w:val="993366"/>
        </w:rPr>
        <w:t>SEQUENCE</w:t>
      </w:r>
      <w:r w:rsidRPr="00325D1F">
        <w:t xml:space="preserve"> {                  </w:t>
      </w:r>
      <w:r w:rsidRPr="005D6EB4">
        <w:rPr>
          <w:color w:val="808080"/>
        </w:rPr>
        <w:t>-- Cross carrier scheduling: scheduled cell</w:t>
      </w:r>
    </w:p>
    <w:p w14:paraId="3BD92735" w14:textId="77777777" w:rsidR="00716711" w:rsidRPr="00325D1F" w:rsidRDefault="00716711" w:rsidP="00716711">
      <w:pPr>
        <w:pStyle w:val="PL"/>
        <w:ind w:left="994"/>
      </w:pPr>
      <w:r w:rsidRPr="00325D1F">
        <w:t xml:space="preserve">            schedulingCellId                        ServCellIndex,</w:t>
      </w:r>
    </w:p>
    <w:p w14:paraId="14C1ECBB" w14:textId="77777777" w:rsidR="00716711" w:rsidRPr="00325D1F" w:rsidRDefault="00716711" w:rsidP="00716711">
      <w:pPr>
        <w:pStyle w:val="PL"/>
        <w:ind w:left="994"/>
      </w:pPr>
      <w:r w:rsidRPr="00325D1F">
        <w:t xml:space="preserve">            cif-InSchedulingCell                    </w:t>
      </w:r>
      <w:r w:rsidRPr="00777603">
        <w:rPr>
          <w:color w:val="993366"/>
        </w:rPr>
        <w:t>INTEGER</w:t>
      </w:r>
      <w:r w:rsidRPr="00325D1F">
        <w:t xml:space="preserve"> (1..7)</w:t>
      </w:r>
    </w:p>
    <w:p w14:paraId="6EA3788E" w14:textId="77777777" w:rsidR="00716711" w:rsidRPr="00325D1F" w:rsidRDefault="00716711" w:rsidP="00716711">
      <w:pPr>
        <w:pStyle w:val="PL"/>
        <w:ind w:left="994"/>
      </w:pPr>
      <w:r w:rsidRPr="00325D1F">
        <w:t xml:space="preserve">        }</w:t>
      </w:r>
    </w:p>
    <w:p w14:paraId="1054C963" w14:textId="77777777" w:rsidR="00716711" w:rsidRPr="00325D1F" w:rsidRDefault="00716711" w:rsidP="00716711">
      <w:pPr>
        <w:pStyle w:val="PL"/>
        <w:ind w:left="994"/>
      </w:pPr>
      <w:r w:rsidRPr="00325D1F">
        <w:t xml:space="preserve">    },</w:t>
      </w:r>
    </w:p>
    <w:p w14:paraId="1FBEA0BA" w14:textId="77777777" w:rsidR="00716711" w:rsidRPr="00325D1F" w:rsidRDefault="00716711" w:rsidP="00716711">
      <w:pPr>
        <w:pStyle w:val="PL"/>
        <w:ind w:left="994"/>
      </w:pPr>
      <w:r w:rsidRPr="00325D1F">
        <w:t xml:space="preserve">    ...</w:t>
      </w:r>
    </w:p>
    <w:p w14:paraId="6F28B72A" w14:textId="77777777" w:rsidR="00716711" w:rsidRPr="00325D1F" w:rsidRDefault="00716711" w:rsidP="00716711">
      <w:pPr>
        <w:pStyle w:val="PL"/>
        <w:ind w:left="994"/>
      </w:pPr>
      <w:r w:rsidRPr="00325D1F">
        <w:t>}</w:t>
      </w:r>
    </w:p>
    <w:p w14:paraId="0807BDEC" w14:textId="77777777" w:rsidR="00716711" w:rsidRPr="00325D1F" w:rsidRDefault="00716711" w:rsidP="00716711">
      <w:pPr>
        <w:pStyle w:val="PL"/>
        <w:ind w:left="994"/>
      </w:pPr>
    </w:p>
    <w:p w14:paraId="2C0DBD5C" w14:textId="77777777" w:rsidR="00716711" w:rsidRPr="005D6EB4" w:rsidRDefault="00716711" w:rsidP="00716711">
      <w:pPr>
        <w:pStyle w:val="PL"/>
        <w:ind w:left="994"/>
        <w:rPr>
          <w:color w:val="808080"/>
        </w:rPr>
      </w:pPr>
      <w:r w:rsidRPr="005D6EB4">
        <w:rPr>
          <w:color w:val="808080"/>
        </w:rPr>
        <w:t>-- TAG-CrossCarrierSchedulingConfig-STOP</w:t>
      </w:r>
    </w:p>
    <w:p w14:paraId="262635DC" w14:textId="77777777" w:rsidR="00716711" w:rsidRPr="005D6EB4" w:rsidRDefault="00716711" w:rsidP="00716711">
      <w:pPr>
        <w:pStyle w:val="PL"/>
        <w:ind w:left="994"/>
        <w:rPr>
          <w:color w:val="808080"/>
        </w:rPr>
      </w:pPr>
      <w:r w:rsidRPr="005D6EB4">
        <w:rPr>
          <w:color w:val="808080"/>
        </w:rPr>
        <w:t>-- ASN1STOP</w:t>
      </w:r>
    </w:p>
    <w:p w14:paraId="7EB6FDFF" w14:textId="4D3B1F04" w:rsidR="00716711" w:rsidRDefault="00716711" w:rsidP="00B35909">
      <w:pPr>
        <w:spacing w:after="0"/>
        <w:rPr>
          <w:rFonts w:ascii="Times New Roman" w:hAnsi="Times New Roman"/>
        </w:rPr>
      </w:pPr>
    </w:p>
    <w:p w14:paraId="38B88FCE" w14:textId="155FA259" w:rsidR="00FF172F" w:rsidRPr="00FF172F" w:rsidRDefault="00FF172F" w:rsidP="00FF172F">
      <w:pPr>
        <w:spacing w:after="0"/>
        <w:rPr>
          <w:rFonts w:ascii="Times New Roman" w:hAnsi="Times New Roman"/>
          <w:b/>
        </w:rPr>
      </w:pPr>
      <w:r w:rsidRPr="00FF172F">
        <w:rPr>
          <w:rFonts w:ascii="Times New Roman" w:hAnsi="Times New Roman"/>
          <w:b/>
        </w:rPr>
        <w:t xml:space="preserve">Proposal </w:t>
      </w:r>
      <w:r w:rsidR="00862038">
        <w:rPr>
          <w:rFonts w:ascii="Times New Roman" w:hAnsi="Times New Roman"/>
          <w:b/>
        </w:rPr>
        <w:t>7</w:t>
      </w:r>
      <w:r w:rsidRPr="00FF172F">
        <w:rPr>
          <w:rFonts w:ascii="Times New Roman" w:hAnsi="Times New Roman"/>
          <w:b/>
        </w:rPr>
        <w:t xml:space="preserve">: The IE </w:t>
      </w:r>
      <w:proofErr w:type="spellStart"/>
      <w:r w:rsidRPr="00FF172F">
        <w:rPr>
          <w:rFonts w:ascii="Times New Roman" w:hAnsi="Times New Roman"/>
          <w:b/>
          <w:i/>
          <w:iCs/>
        </w:rPr>
        <w:t>CrossCarrierSchedulingConfig</w:t>
      </w:r>
      <w:proofErr w:type="spellEnd"/>
      <w:r w:rsidRPr="00FF172F">
        <w:rPr>
          <w:rFonts w:ascii="Times New Roman" w:hAnsi="Times New Roman"/>
          <w:b/>
        </w:rPr>
        <w:t xml:space="preserve"> is reused to </w:t>
      </w:r>
      <w:r>
        <w:rPr>
          <w:rFonts w:ascii="Times New Roman" w:hAnsi="Times New Roman"/>
          <w:b/>
        </w:rPr>
        <w:t xml:space="preserve">in support of SCell scheduling PCell transmissions. </w:t>
      </w:r>
    </w:p>
    <w:p w14:paraId="499EDE34" w14:textId="2FF640C0"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1DCC7337" w:rsidR="00425062" w:rsidRDefault="00425062" w:rsidP="00425062">
      <w:pPr>
        <w:rPr>
          <w:rFonts w:ascii="Times New Roman" w:hAnsi="Times New Roman"/>
        </w:rPr>
      </w:pPr>
      <w:r w:rsidRPr="00902155">
        <w:rPr>
          <w:rFonts w:ascii="Times New Roman" w:hAnsi="Times New Roman"/>
        </w:rPr>
        <w:t xml:space="preserve">In this contribution, we </w:t>
      </w:r>
      <w:r w:rsidR="00AC6FF0">
        <w:rPr>
          <w:rFonts w:ascii="Times New Roman" w:hAnsi="Times New Roman"/>
        </w:rPr>
        <w:t xml:space="preserve">provide </w:t>
      </w:r>
      <w:r w:rsidR="00440097">
        <w:rPr>
          <w:rFonts w:ascii="Times New Roman" w:hAnsi="Times New Roman"/>
        </w:rPr>
        <w:t>our views on SCell scheduling PCell transmissions</w:t>
      </w:r>
      <w:r w:rsidR="00AC6FF0">
        <w:rPr>
          <w:rFonts w:ascii="Times New Roman" w:hAnsi="Times New Roman"/>
        </w:rPr>
        <w:t>. we make</w:t>
      </w:r>
      <w:r w:rsidR="009E79B4">
        <w:rPr>
          <w:rFonts w:ascii="Times New Roman" w:hAnsi="Times New Roman"/>
        </w:rPr>
        <w:t xml:space="preserve"> the following proposals. </w:t>
      </w:r>
    </w:p>
    <w:p w14:paraId="6DC10B09" w14:textId="77777777" w:rsidR="001D3C93" w:rsidRPr="005C76DB" w:rsidRDefault="001D3C93" w:rsidP="001D3C93">
      <w:pPr>
        <w:spacing w:after="0"/>
        <w:rPr>
          <w:rFonts w:ascii="Times New Roman" w:hAnsi="Times New Roman"/>
          <w:b/>
        </w:rPr>
      </w:pPr>
      <w:r w:rsidRPr="00902155">
        <w:rPr>
          <w:rFonts w:ascii="Times New Roman" w:hAnsi="Times New Roman"/>
          <w:b/>
        </w:rPr>
        <w:t xml:space="preserve">Proposal </w:t>
      </w:r>
      <w:r>
        <w:rPr>
          <w:rFonts w:ascii="Times New Roman" w:hAnsi="Times New Roman"/>
          <w:b/>
        </w:rPr>
        <w:t>1</w:t>
      </w:r>
      <w:r w:rsidRPr="00902155">
        <w:rPr>
          <w:rFonts w:ascii="Times New Roman" w:hAnsi="Times New Roman"/>
          <w:b/>
        </w:rPr>
        <w:t xml:space="preserve">: </w:t>
      </w:r>
      <w:r w:rsidRPr="005C76DB">
        <w:rPr>
          <w:rFonts w:ascii="Times New Roman" w:hAnsi="Times New Roman"/>
          <w:b/>
        </w:rPr>
        <w:t xml:space="preserve">To support a combination of Self-scheduling and cross-carrier scheduling for the transmissions on PCell. </w:t>
      </w:r>
    </w:p>
    <w:p w14:paraId="21D14AC3" w14:textId="77777777" w:rsidR="001D3C93" w:rsidRDefault="001D3C93" w:rsidP="00627A59">
      <w:pPr>
        <w:pStyle w:val="ListParagraph"/>
        <w:numPr>
          <w:ilvl w:val="0"/>
          <w:numId w:val="9"/>
        </w:numPr>
        <w:spacing w:after="0"/>
        <w:rPr>
          <w:b/>
        </w:rPr>
      </w:pPr>
      <w:r>
        <w:rPr>
          <w:b/>
        </w:rPr>
        <w:t xml:space="preserve">For a broadcast channel on PCell, UE still monitor PDCCHs that are transmitted on PCell. </w:t>
      </w:r>
    </w:p>
    <w:p w14:paraId="752DE34B" w14:textId="77777777" w:rsidR="001D3C93" w:rsidRDefault="001D3C93" w:rsidP="00627A59">
      <w:pPr>
        <w:pStyle w:val="ListParagraph"/>
        <w:numPr>
          <w:ilvl w:val="0"/>
          <w:numId w:val="9"/>
        </w:numPr>
        <w:spacing w:after="0"/>
        <w:rPr>
          <w:b/>
        </w:rPr>
      </w:pPr>
      <w:r>
        <w:rPr>
          <w:b/>
        </w:rPr>
        <w:lastRenderedPageBreak/>
        <w:t xml:space="preserve">For at least some unicast transmissions on PCell, UE may monitor PDCCHs that are transmitted on the scheduling SCell. </w:t>
      </w:r>
    </w:p>
    <w:p w14:paraId="7C75A6E2" w14:textId="77777777" w:rsidR="001D3C93" w:rsidRDefault="001D3C93" w:rsidP="001D3C93">
      <w:pPr>
        <w:spacing w:after="0"/>
        <w:rPr>
          <w:b/>
        </w:rPr>
      </w:pPr>
    </w:p>
    <w:p w14:paraId="48902902" w14:textId="77777777" w:rsidR="001D3C93" w:rsidRPr="00A54686" w:rsidRDefault="001D3C93" w:rsidP="001D3C93">
      <w:pPr>
        <w:spacing w:after="0"/>
        <w:rPr>
          <w:b/>
        </w:rPr>
      </w:pPr>
      <w:r w:rsidRPr="00A54686">
        <w:rPr>
          <w:rFonts w:ascii="Times New Roman" w:hAnsi="Times New Roman"/>
          <w:b/>
        </w:rPr>
        <w:t xml:space="preserve">Proposal </w:t>
      </w:r>
      <w:r>
        <w:rPr>
          <w:rFonts w:ascii="Times New Roman" w:hAnsi="Times New Roman"/>
          <w:b/>
        </w:rPr>
        <w:t>2</w:t>
      </w:r>
      <w:r w:rsidRPr="00A54686">
        <w:rPr>
          <w:rFonts w:ascii="Times New Roman" w:hAnsi="Times New Roman"/>
          <w:b/>
        </w:rPr>
        <w:t xml:space="preserve">: </w:t>
      </w:r>
      <w:r>
        <w:rPr>
          <w:b/>
        </w:rPr>
        <w:t>O</w:t>
      </w:r>
      <w:r w:rsidRPr="00A54686">
        <w:rPr>
          <w:b/>
        </w:rPr>
        <w:t xml:space="preserve">nly a USS for PCell transmission for the UE can be configured on the scheduling SCell. </w:t>
      </w:r>
    </w:p>
    <w:p w14:paraId="04D2E97F" w14:textId="77777777" w:rsidR="001D3C93" w:rsidRDefault="001D3C93" w:rsidP="001D3C93">
      <w:pPr>
        <w:spacing w:after="0"/>
        <w:rPr>
          <w:rFonts w:ascii="Times New Roman" w:hAnsi="Times New Roman"/>
        </w:rPr>
      </w:pPr>
    </w:p>
    <w:p w14:paraId="2A545F0A" w14:textId="29C69213" w:rsidR="001D3C93" w:rsidRPr="00F90969" w:rsidRDefault="001D3C93" w:rsidP="001D3C93">
      <w:pPr>
        <w:spacing w:after="0"/>
        <w:rPr>
          <w:rFonts w:ascii="Times New Roman" w:hAnsi="Times New Roman"/>
          <w:b/>
        </w:rPr>
      </w:pPr>
      <w:r w:rsidRPr="00F90969">
        <w:rPr>
          <w:rFonts w:ascii="Times New Roman" w:hAnsi="Times New Roman"/>
          <w:b/>
        </w:rPr>
        <w:t xml:space="preserve">Proposal </w:t>
      </w:r>
      <w:r>
        <w:rPr>
          <w:rFonts w:ascii="Times New Roman" w:hAnsi="Times New Roman"/>
          <w:b/>
        </w:rPr>
        <w:t>3</w:t>
      </w:r>
      <w:r w:rsidRPr="00F90969">
        <w:rPr>
          <w:rFonts w:ascii="Times New Roman" w:hAnsi="Times New Roman"/>
          <w:b/>
        </w:rPr>
        <w:t xml:space="preserve">: </w:t>
      </w:r>
      <w:proofErr w:type="spellStart"/>
      <w:r w:rsidR="005F5D48" w:rsidRPr="00F90969">
        <w:rPr>
          <w:rFonts w:ascii="Times New Roman" w:hAnsi="Times New Roman"/>
          <w:b/>
        </w:rPr>
        <w:t>Downselect</w:t>
      </w:r>
      <w:proofErr w:type="spellEnd"/>
      <w:r w:rsidRPr="00F90969">
        <w:rPr>
          <w:rFonts w:ascii="Times New Roman" w:hAnsi="Times New Roman"/>
          <w:b/>
        </w:rPr>
        <w:t xml:space="preserve"> a DCI format scheduling PCell transmissions that could be transmitted on the scheduling SCell: </w:t>
      </w:r>
    </w:p>
    <w:p w14:paraId="01CEDB6D" w14:textId="77777777" w:rsidR="001D3C93" w:rsidRPr="00F90969" w:rsidRDefault="001D3C93" w:rsidP="00627A59">
      <w:pPr>
        <w:pStyle w:val="ListParagraph"/>
        <w:numPr>
          <w:ilvl w:val="0"/>
          <w:numId w:val="9"/>
        </w:numPr>
        <w:spacing w:after="0"/>
        <w:rPr>
          <w:b/>
        </w:rPr>
      </w:pPr>
      <w:r w:rsidRPr="00F90969">
        <w:rPr>
          <w:b/>
        </w:rPr>
        <w:t>Option 1: Only DCI format 0_1</w:t>
      </w:r>
      <w:r w:rsidRPr="00F90969">
        <w:rPr>
          <w:rFonts w:hint="eastAsia"/>
          <w:b/>
        </w:rPr>
        <w:t>/</w:t>
      </w:r>
      <w:r w:rsidRPr="00F90969">
        <w:rPr>
          <w:b/>
        </w:rPr>
        <w:t xml:space="preserve">1_1 and 0_2/1_2. </w:t>
      </w:r>
    </w:p>
    <w:p w14:paraId="77C4A170" w14:textId="77777777" w:rsidR="001D3C93" w:rsidRPr="00F90969" w:rsidRDefault="001D3C93" w:rsidP="00627A59">
      <w:pPr>
        <w:pStyle w:val="ListParagraph"/>
        <w:numPr>
          <w:ilvl w:val="0"/>
          <w:numId w:val="9"/>
        </w:numPr>
        <w:spacing w:after="0"/>
        <w:rPr>
          <w:b/>
        </w:rPr>
      </w:pPr>
      <w:r w:rsidRPr="00F90969">
        <w:rPr>
          <w:b/>
        </w:rPr>
        <w:t>Option 2: All DCI formats (0_0/1_0, 0_1</w:t>
      </w:r>
      <w:r w:rsidRPr="00F90969">
        <w:rPr>
          <w:rFonts w:hint="eastAsia"/>
          <w:b/>
        </w:rPr>
        <w:t>/</w:t>
      </w:r>
      <w:r w:rsidRPr="00F90969">
        <w:rPr>
          <w:b/>
        </w:rPr>
        <w:t>1_1 and 0_2/1_2).</w:t>
      </w:r>
    </w:p>
    <w:p w14:paraId="5461BD54" w14:textId="77777777" w:rsidR="001D3C93" w:rsidRDefault="001D3C93" w:rsidP="001D3C93">
      <w:pPr>
        <w:spacing w:after="0"/>
        <w:rPr>
          <w:rFonts w:ascii="Times New Roman" w:hAnsi="Times New Roman"/>
        </w:rPr>
      </w:pPr>
    </w:p>
    <w:p w14:paraId="5C7A7B5A" w14:textId="77777777" w:rsidR="00A40FA1" w:rsidRPr="00FF172F" w:rsidRDefault="00A40FA1" w:rsidP="00A40FA1">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4</w:t>
      </w:r>
      <w:r w:rsidRPr="00FF172F">
        <w:rPr>
          <w:rFonts w:ascii="Times New Roman" w:hAnsi="Times New Roman"/>
          <w:b/>
        </w:rPr>
        <w:t xml:space="preserve">: </w:t>
      </w:r>
      <w:r>
        <w:rPr>
          <w:rFonts w:ascii="Times New Roman" w:hAnsi="Times New Roman"/>
          <w:b/>
        </w:rPr>
        <w:t xml:space="preserve">Further study on whether to allow a flexibility to configure SCell scheduling PCell transmission per UE, per BWP, per search space.  </w:t>
      </w:r>
    </w:p>
    <w:p w14:paraId="5CCC3F68" w14:textId="5812357B" w:rsidR="001D3C93" w:rsidRDefault="001D3C93" w:rsidP="001D3C93">
      <w:pPr>
        <w:spacing w:after="0"/>
        <w:rPr>
          <w:lang w:eastAsia="zh-CN"/>
        </w:rPr>
      </w:pPr>
    </w:p>
    <w:p w14:paraId="4DC67FDE" w14:textId="77777777" w:rsidR="00A40FA1" w:rsidRPr="00862038" w:rsidRDefault="00A40FA1" w:rsidP="00A40FA1">
      <w:pPr>
        <w:spacing w:after="0"/>
        <w:rPr>
          <w:rFonts w:ascii="Times New Roman" w:hAnsi="Times New Roman"/>
          <w:b/>
        </w:rPr>
      </w:pPr>
      <w:r w:rsidRPr="00FF172F">
        <w:rPr>
          <w:rFonts w:ascii="Times New Roman" w:hAnsi="Times New Roman"/>
          <w:b/>
        </w:rPr>
        <w:t xml:space="preserve">Proposal </w:t>
      </w:r>
      <w:r>
        <w:rPr>
          <w:rFonts w:ascii="Times New Roman" w:hAnsi="Times New Roman"/>
          <w:b/>
        </w:rPr>
        <w:t>5</w:t>
      </w:r>
      <w:r w:rsidRPr="00FF172F">
        <w:rPr>
          <w:rFonts w:ascii="Times New Roman" w:hAnsi="Times New Roman"/>
          <w:b/>
        </w:rPr>
        <w:t xml:space="preserve">: </w:t>
      </w:r>
      <w:r>
        <w:rPr>
          <w:rFonts w:ascii="Times New Roman" w:hAnsi="Times New Roman"/>
          <w:b/>
        </w:rPr>
        <w:t xml:space="preserve">Further study </w:t>
      </w:r>
      <w:r w:rsidRPr="00862038">
        <w:rPr>
          <w:rFonts w:ascii="Times New Roman" w:hAnsi="Times New Roman"/>
          <w:b/>
        </w:rPr>
        <w:t xml:space="preserve">on whether to increase </w:t>
      </w:r>
      <w:r w:rsidRPr="00862038">
        <w:rPr>
          <w:b/>
          <w:lang w:eastAsia="zh-CN"/>
        </w:rPr>
        <w:t>the maximum numbers of monitored PDCCH candidates and non-overlapped CCEs for PCell</w:t>
      </w:r>
      <w:r w:rsidRPr="00862038">
        <w:rPr>
          <w:rFonts w:ascii="Times New Roman" w:hAnsi="Times New Roman"/>
          <w:b/>
        </w:rPr>
        <w:t xml:space="preserve">. </w:t>
      </w:r>
    </w:p>
    <w:p w14:paraId="2636FD05" w14:textId="77777777" w:rsidR="00A40FA1" w:rsidRPr="00862038" w:rsidRDefault="00A40FA1" w:rsidP="00862038">
      <w:pPr>
        <w:spacing w:after="0"/>
        <w:rPr>
          <w:rFonts w:ascii="Times New Roman" w:hAnsi="Times New Roman"/>
          <w:b/>
        </w:rPr>
      </w:pPr>
    </w:p>
    <w:p w14:paraId="6BD6B97B" w14:textId="77777777" w:rsidR="00A40FA1" w:rsidRPr="00716711" w:rsidRDefault="00A40FA1" w:rsidP="00A40FA1">
      <w:pPr>
        <w:spacing w:after="0"/>
        <w:rPr>
          <w:rFonts w:ascii="Times New Roman" w:hAnsi="Times New Roman"/>
          <w:b/>
        </w:rPr>
      </w:pPr>
      <w:r w:rsidRPr="00716711">
        <w:rPr>
          <w:rFonts w:ascii="Times New Roman" w:hAnsi="Times New Roman"/>
          <w:b/>
        </w:rPr>
        <w:t xml:space="preserve">Proposal </w:t>
      </w:r>
      <w:r>
        <w:rPr>
          <w:rFonts w:ascii="Times New Roman" w:hAnsi="Times New Roman"/>
          <w:b/>
        </w:rPr>
        <w:t>6</w:t>
      </w:r>
      <w:r w:rsidRPr="00716711">
        <w:rPr>
          <w:rFonts w:ascii="Times New Roman" w:hAnsi="Times New Roman"/>
          <w:b/>
        </w:rPr>
        <w:t xml:space="preserve">: </w:t>
      </w:r>
    </w:p>
    <w:p w14:paraId="279690B5" w14:textId="77777777" w:rsidR="00A40FA1" w:rsidRPr="00716711" w:rsidRDefault="00A40FA1" w:rsidP="00A40FA1">
      <w:pPr>
        <w:pStyle w:val="ListParagraph"/>
        <w:numPr>
          <w:ilvl w:val="0"/>
          <w:numId w:val="9"/>
        </w:numPr>
        <w:spacing w:after="0"/>
        <w:rPr>
          <w:b/>
        </w:rPr>
      </w:pPr>
      <w:r w:rsidRPr="00716711">
        <w:rPr>
          <w:b/>
        </w:rPr>
        <w:t xml:space="preserve">CIF=0 is assigned to the scheduling SCell. </w:t>
      </w:r>
    </w:p>
    <w:p w14:paraId="563A2E51" w14:textId="77777777" w:rsidR="00A40FA1" w:rsidRPr="00716711" w:rsidRDefault="00A40FA1" w:rsidP="00A40FA1">
      <w:pPr>
        <w:pStyle w:val="ListParagraph"/>
        <w:numPr>
          <w:ilvl w:val="0"/>
          <w:numId w:val="9"/>
        </w:numPr>
        <w:spacing w:after="0"/>
        <w:rPr>
          <w:b/>
        </w:rPr>
      </w:pPr>
      <w:r w:rsidRPr="00716711">
        <w:rPr>
          <w:b/>
        </w:rPr>
        <w:t xml:space="preserve">A value </w:t>
      </w:r>
      <m:oMath>
        <m:r>
          <m:rPr>
            <m:sty m:val="bi"/>
          </m:rPr>
          <w:rPr>
            <w:rFonts w:ascii="Cambria Math" w:hAnsi="Cambria Math"/>
          </w:rPr>
          <m:t>CIF≠0</m:t>
        </m:r>
      </m:oMath>
      <w:r w:rsidRPr="00716711">
        <w:rPr>
          <w:b/>
        </w:rPr>
        <w:t xml:space="preserve"> is assigned to the PCell. </w:t>
      </w:r>
    </w:p>
    <w:p w14:paraId="54915268" w14:textId="77777777" w:rsidR="001D3C93" w:rsidRDefault="001D3C93" w:rsidP="001D3C93">
      <w:pPr>
        <w:spacing w:after="0"/>
        <w:rPr>
          <w:lang w:eastAsia="zh-CN"/>
        </w:rPr>
      </w:pPr>
    </w:p>
    <w:p w14:paraId="110F5DC2" w14:textId="1116A56F" w:rsidR="001D3C93" w:rsidRPr="00FF172F" w:rsidRDefault="001D3C93" w:rsidP="001D3C93">
      <w:pPr>
        <w:spacing w:after="0"/>
        <w:rPr>
          <w:rFonts w:ascii="Times New Roman" w:hAnsi="Times New Roman"/>
          <w:b/>
        </w:rPr>
      </w:pPr>
      <w:r w:rsidRPr="00FF172F">
        <w:rPr>
          <w:rFonts w:ascii="Times New Roman" w:hAnsi="Times New Roman"/>
          <w:b/>
        </w:rPr>
        <w:t xml:space="preserve">Proposal </w:t>
      </w:r>
      <w:r w:rsidR="00862038">
        <w:rPr>
          <w:rFonts w:ascii="Times New Roman" w:hAnsi="Times New Roman"/>
          <w:b/>
        </w:rPr>
        <w:t>7</w:t>
      </w:r>
      <w:r w:rsidRPr="00FF172F">
        <w:rPr>
          <w:rFonts w:ascii="Times New Roman" w:hAnsi="Times New Roman"/>
          <w:b/>
        </w:rPr>
        <w:t xml:space="preserve">: The IE </w:t>
      </w:r>
      <w:proofErr w:type="spellStart"/>
      <w:r w:rsidRPr="00FF172F">
        <w:rPr>
          <w:rFonts w:ascii="Times New Roman" w:hAnsi="Times New Roman"/>
          <w:b/>
          <w:i/>
          <w:iCs/>
        </w:rPr>
        <w:t>CrossCarrierSchedulingConfig</w:t>
      </w:r>
      <w:proofErr w:type="spellEnd"/>
      <w:r w:rsidRPr="00FF172F">
        <w:rPr>
          <w:rFonts w:ascii="Times New Roman" w:hAnsi="Times New Roman"/>
          <w:b/>
        </w:rPr>
        <w:t xml:space="preserve"> is reused to </w:t>
      </w:r>
      <w:r>
        <w:rPr>
          <w:rFonts w:ascii="Times New Roman" w:hAnsi="Times New Roman"/>
          <w:b/>
        </w:rPr>
        <w:t xml:space="preserve">in support of SCell scheduling PCell transmissions. </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11CA00CE"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RP-1932</w:t>
      </w:r>
      <w:r w:rsidR="00B527E0">
        <w:rPr>
          <w:rFonts w:ascii="Times New Roman" w:hAnsi="Times New Roman"/>
        </w:rPr>
        <w:t>60</w:t>
      </w:r>
      <w:r w:rsidR="00BE4BCB" w:rsidRPr="00BE4BCB">
        <w:rPr>
          <w:rFonts w:ascii="Times New Roman" w:hAnsi="Times New Roman"/>
        </w:rPr>
        <w:t xml:space="preserve">, </w:t>
      </w:r>
      <w:r w:rsidR="00B527E0" w:rsidRPr="00B527E0">
        <w:rPr>
          <w:rFonts w:ascii="Times New Roman" w:hAnsi="Times New Roman"/>
        </w:rPr>
        <w:t>New WID on NR Dynamic spectrum sharing (DSS)</w:t>
      </w:r>
      <w:r w:rsidR="00BE4BCB" w:rsidRPr="00BE4BCB">
        <w:rPr>
          <w:rFonts w:ascii="Times New Roman" w:hAnsi="Times New Roman"/>
        </w:rPr>
        <w:t>, Ericsson</w:t>
      </w:r>
    </w:p>
    <w:p w14:paraId="0DCBB1AD" w14:textId="1B475C5A" w:rsidR="000863E0" w:rsidRDefault="000863E0" w:rsidP="000863E0">
      <w:pPr>
        <w:pStyle w:val="CRCoverPage"/>
        <w:tabs>
          <w:tab w:val="right" w:pos="9639"/>
        </w:tabs>
        <w:spacing w:after="0"/>
        <w:rPr>
          <w:rFonts w:ascii="Times New Roman" w:hAnsi="Times New Roman"/>
        </w:rPr>
      </w:pPr>
      <w:r w:rsidRPr="00902155">
        <w:rPr>
          <w:rFonts w:ascii="Times New Roman" w:hAnsi="Times New Roman"/>
        </w:rPr>
        <w:t>[</w:t>
      </w:r>
      <w:r>
        <w:rPr>
          <w:rFonts w:ascii="Times New Roman" w:hAnsi="Times New Roman"/>
        </w:rPr>
        <w:t>2</w:t>
      </w:r>
      <w:r w:rsidRPr="00902155">
        <w:rPr>
          <w:rFonts w:ascii="Times New Roman" w:hAnsi="Times New Roman"/>
        </w:rPr>
        <w:t xml:space="preserve">] </w:t>
      </w:r>
      <w:r>
        <w:rPr>
          <w:rFonts w:ascii="Times New Roman" w:hAnsi="Times New Roman"/>
        </w:rPr>
        <w:t>38.331-15.10.0, “</w:t>
      </w:r>
      <w:r w:rsidRPr="000863E0">
        <w:rPr>
          <w:rFonts w:ascii="Times New Roman" w:hAnsi="Times New Roman"/>
        </w:rPr>
        <w:t>Radio Resource Control (RRC) protocol specification</w:t>
      </w:r>
      <w:r>
        <w:rPr>
          <w:rFonts w:ascii="Times New Roman" w:hAnsi="Times New Roman"/>
        </w:rPr>
        <w:t>”</w:t>
      </w:r>
    </w:p>
    <w:p w14:paraId="04712346" w14:textId="77777777" w:rsidR="00B527E0" w:rsidRPr="00B86EC1" w:rsidRDefault="00B527E0" w:rsidP="00B86EC1">
      <w:pPr>
        <w:pStyle w:val="CRCoverPage"/>
        <w:tabs>
          <w:tab w:val="right" w:pos="9639"/>
        </w:tabs>
        <w:spacing w:after="0"/>
        <w:rPr>
          <w:rFonts w:ascii="Times New Roman" w:hAnsi="Times New Roman"/>
        </w:rPr>
      </w:pPr>
    </w:p>
    <w:sectPr w:rsidR="00B527E0" w:rsidRPr="00B86EC1"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54A84" w14:textId="77777777" w:rsidR="00627A59" w:rsidRDefault="00627A59"/>
  </w:endnote>
  <w:endnote w:type="continuationSeparator" w:id="0">
    <w:p w14:paraId="6B735F47" w14:textId="77777777" w:rsidR="00627A59" w:rsidRDefault="00627A59"/>
  </w:endnote>
  <w:endnote w:type="continuationNotice" w:id="1">
    <w:p w14:paraId="60C5159B" w14:textId="77777777" w:rsidR="00627A59" w:rsidRDefault="00627A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76F00" w14:textId="77777777" w:rsidR="00862038" w:rsidRDefault="008620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7240E2" w:rsidRDefault="007240E2">
    <w:pPr>
      <w:pStyle w:val="Footer"/>
    </w:pPr>
  </w:p>
  <w:p w14:paraId="43FA2102" w14:textId="77777777" w:rsidR="007240E2" w:rsidRDefault="007240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4D093" w14:textId="77777777" w:rsidR="00862038" w:rsidRDefault="00862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F597C" w14:textId="77777777" w:rsidR="00627A59" w:rsidRDefault="00627A59"/>
  </w:footnote>
  <w:footnote w:type="continuationSeparator" w:id="0">
    <w:p w14:paraId="42E27834" w14:textId="77777777" w:rsidR="00627A59" w:rsidRDefault="00627A59"/>
  </w:footnote>
  <w:footnote w:type="continuationNotice" w:id="1">
    <w:p w14:paraId="3F09F362" w14:textId="77777777" w:rsidR="00627A59" w:rsidRDefault="00627A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478B9" w14:textId="77777777" w:rsidR="00862038" w:rsidRDefault="008620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EE6E0" w14:textId="77777777" w:rsidR="00862038" w:rsidRDefault="008620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C1DA1" w14:textId="77777777" w:rsidR="00862038" w:rsidRDefault="008620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FE31E1"/>
    <w:multiLevelType w:val="hybridMultilevel"/>
    <w:tmpl w:val="7CD2E1E4"/>
    <w:lvl w:ilvl="0" w:tplc="E9563EC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3"/>
  </w:num>
  <w:num w:numId="3">
    <w:abstractNumId w:val="5"/>
  </w:num>
  <w:num w:numId="4">
    <w:abstractNumId w:val="0"/>
  </w:num>
  <w:num w:numId="5">
    <w:abstractNumId w:val="10"/>
  </w:num>
  <w:num w:numId="6">
    <w:abstractNumId w:val="7"/>
  </w:num>
  <w:num w:numId="7">
    <w:abstractNumId w:val="9"/>
  </w:num>
  <w:num w:numId="8">
    <w:abstractNumId w:val="12"/>
  </w:num>
  <w:num w:numId="9">
    <w:abstractNumId w:val="6"/>
  </w:num>
  <w:num w:numId="10">
    <w:abstractNumId w:val="11"/>
  </w:num>
  <w:num w:numId="11">
    <w:abstractNumId w:val="1"/>
  </w:num>
  <w:num w:numId="12">
    <w:abstractNumId w:val="3"/>
  </w:num>
  <w:num w:numId="13">
    <w:abstractNumId w:val="14"/>
    <w:lvlOverride w:ilvl="0"/>
    <w:lvlOverride w:ilvl="1"/>
    <w:lvlOverride w:ilvl="2">
      <w:startOverride w:val="1"/>
    </w:lvlOverride>
    <w:lvlOverride w:ilvl="3"/>
    <w:lvlOverride w:ilvl="4"/>
    <w:lvlOverride w:ilvl="5"/>
    <w:lvlOverride w:ilvl="6"/>
    <w:lvlOverride w:ilvl="7"/>
    <w:lvlOverride w:ilvl="8"/>
  </w:num>
  <w:num w:numId="14">
    <w:abstractNumId w:val="2"/>
  </w:num>
  <w:num w:numId="1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8A5"/>
    <w:rsid w:val="00011982"/>
    <w:rsid w:val="000119CB"/>
    <w:rsid w:val="00011BA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765"/>
    <w:rsid w:val="000158C0"/>
    <w:rsid w:val="00015B24"/>
    <w:rsid w:val="000168AB"/>
    <w:rsid w:val="000171F2"/>
    <w:rsid w:val="000176A4"/>
    <w:rsid w:val="00017DDF"/>
    <w:rsid w:val="00020190"/>
    <w:rsid w:val="0002049D"/>
    <w:rsid w:val="00020B26"/>
    <w:rsid w:val="00020E89"/>
    <w:rsid w:val="000217EF"/>
    <w:rsid w:val="000218E4"/>
    <w:rsid w:val="000218E7"/>
    <w:rsid w:val="00021C0C"/>
    <w:rsid w:val="0002224E"/>
    <w:rsid w:val="00022FE4"/>
    <w:rsid w:val="0002412C"/>
    <w:rsid w:val="000245E2"/>
    <w:rsid w:val="000246F2"/>
    <w:rsid w:val="0002503C"/>
    <w:rsid w:val="0002523B"/>
    <w:rsid w:val="00025B9D"/>
    <w:rsid w:val="00026C21"/>
    <w:rsid w:val="00026FDE"/>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D06"/>
    <w:rsid w:val="00052E9E"/>
    <w:rsid w:val="00053BED"/>
    <w:rsid w:val="00053D96"/>
    <w:rsid w:val="000540E0"/>
    <w:rsid w:val="0005435E"/>
    <w:rsid w:val="000547D0"/>
    <w:rsid w:val="00054BF6"/>
    <w:rsid w:val="00054D05"/>
    <w:rsid w:val="00054F40"/>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9BE"/>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3E0"/>
    <w:rsid w:val="00086C7B"/>
    <w:rsid w:val="00087DE1"/>
    <w:rsid w:val="000900DA"/>
    <w:rsid w:val="000907B8"/>
    <w:rsid w:val="000907D5"/>
    <w:rsid w:val="00090A71"/>
    <w:rsid w:val="00090E7D"/>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2F7F"/>
    <w:rsid w:val="000A3443"/>
    <w:rsid w:val="000A3575"/>
    <w:rsid w:val="000A3E10"/>
    <w:rsid w:val="000A5310"/>
    <w:rsid w:val="000A5D78"/>
    <w:rsid w:val="000A69EC"/>
    <w:rsid w:val="000A6C22"/>
    <w:rsid w:val="000A6E36"/>
    <w:rsid w:val="000A7B2F"/>
    <w:rsid w:val="000A7E97"/>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261"/>
    <w:rsid w:val="000C75BA"/>
    <w:rsid w:val="000D000E"/>
    <w:rsid w:val="000D0421"/>
    <w:rsid w:val="000D06CB"/>
    <w:rsid w:val="000D156F"/>
    <w:rsid w:val="000D1D8F"/>
    <w:rsid w:val="000D3849"/>
    <w:rsid w:val="000D396F"/>
    <w:rsid w:val="000D3A5D"/>
    <w:rsid w:val="000D3B86"/>
    <w:rsid w:val="000D3BDE"/>
    <w:rsid w:val="000D3D59"/>
    <w:rsid w:val="000D3D98"/>
    <w:rsid w:val="000D41AB"/>
    <w:rsid w:val="000D4748"/>
    <w:rsid w:val="000D482F"/>
    <w:rsid w:val="000D4E5E"/>
    <w:rsid w:val="000D4F52"/>
    <w:rsid w:val="000D516D"/>
    <w:rsid w:val="000D5178"/>
    <w:rsid w:val="000D61F3"/>
    <w:rsid w:val="000D66D6"/>
    <w:rsid w:val="000D7018"/>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618"/>
    <w:rsid w:val="000F2CF0"/>
    <w:rsid w:val="000F32E2"/>
    <w:rsid w:val="000F32E5"/>
    <w:rsid w:val="000F349E"/>
    <w:rsid w:val="000F3A8D"/>
    <w:rsid w:val="000F4612"/>
    <w:rsid w:val="000F4DC7"/>
    <w:rsid w:val="000F50FE"/>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56"/>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44E"/>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487A"/>
    <w:rsid w:val="001852FC"/>
    <w:rsid w:val="00185A20"/>
    <w:rsid w:val="00186FDD"/>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D32"/>
    <w:rsid w:val="001A3700"/>
    <w:rsid w:val="001A3F49"/>
    <w:rsid w:val="001A4A55"/>
    <w:rsid w:val="001A4D26"/>
    <w:rsid w:val="001A50F4"/>
    <w:rsid w:val="001A576D"/>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6A78"/>
    <w:rsid w:val="001B78A4"/>
    <w:rsid w:val="001B7D9E"/>
    <w:rsid w:val="001B7E52"/>
    <w:rsid w:val="001C0999"/>
    <w:rsid w:val="001C0A09"/>
    <w:rsid w:val="001C0EC8"/>
    <w:rsid w:val="001C1C42"/>
    <w:rsid w:val="001C20E8"/>
    <w:rsid w:val="001C2CCA"/>
    <w:rsid w:val="001C2EE6"/>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687"/>
    <w:rsid w:val="001C6B7E"/>
    <w:rsid w:val="001C7307"/>
    <w:rsid w:val="001C7872"/>
    <w:rsid w:val="001C7D0C"/>
    <w:rsid w:val="001D030C"/>
    <w:rsid w:val="001D05F9"/>
    <w:rsid w:val="001D0D45"/>
    <w:rsid w:val="001D103F"/>
    <w:rsid w:val="001D1510"/>
    <w:rsid w:val="001D166F"/>
    <w:rsid w:val="001D1914"/>
    <w:rsid w:val="001D1DD8"/>
    <w:rsid w:val="001D238F"/>
    <w:rsid w:val="001D2816"/>
    <w:rsid w:val="001D2C8E"/>
    <w:rsid w:val="001D30B9"/>
    <w:rsid w:val="001D36CE"/>
    <w:rsid w:val="001D3C93"/>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2B95"/>
    <w:rsid w:val="001F32AF"/>
    <w:rsid w:val="001F3380"/>
    <w:rsid w:val="001F349C"/>
    <w:rsid w:val="001F3603"/>
    <w:rsid w:val="001F3698"/>
    <w:rsid w:val="001F3820"/>
    <w:rsid w:val="001F3AEC"/>
    <w:rsid w:val="001F3F9C"/>
    <w:rsid w:val="001F4655"/>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CF7"/>
    <w:rsid w:val="00224F88"/>
    <w:rsid w:val="00225122"/>
    <w:rsid w:val="0022520F"/>
    <w:rsid w:val="00225419"/>
    <w:rsid w:val="0022573B"/>
    <w:rsid w:val="002267A0"/>
    <w:rsid w:val="002269CE"/>
    <w:rsid w:val="00226D48"/>
    <w:rsid w:val="00227079"/>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1C00"/>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35B"/>
    <w:rsid w:val="00260A71"/>
    <w:rsid w:val="00260EB6"/>
    <w:rsid w:val="00262005"/>
    <w:rsid w:val="00262328"/>
    <w:rsid w:val="00263934"/>
    <w:rsid w:val="00263B9F"/>
    <w:rsid w:val="00263ED6"/>
    <w:rsid w:val="0026423D"/>
    <w:rsid w:val="00264413"/>
    <w:rsid w:val="002646FA"/>
    <w:rsid w:val="002647C6"/>
    <w:rsid w:val="00264E62"/>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5CD"/>
    <w:rsid w:val="0029161E"/>
    <w:rsid w:val="002925A9"/>
    <w:rsid w:val="00292A23"/>
    <w:rsid w:val="0029308D"/>
    <w:rsid w:val="002930C9"/>
    <w:rsid w:val="0029318B"/>
    <w:rsid w:val="0029330D"/>
    <w:rsid w:val="00293427"/>
    <w:rsid w:val="002935B5"/>
    <w:rsid w:val="00293679"/>
    <w:rsid w:val="0029399B"/>
    <w:rsid w:val="00293CC9"/>
    <w:rsid w:val="00294DCB"/>
    <w:rsid w:val="00295100"/>
    <w:rsid w:val="0029650E"/>
    <w:rsid w:val="00296ACB"/>
    <w:rsid w:val="00296B46"/>
    <w:rsid w:val="00296CB4"/>
    <w:rsid w:val="002A0587"/>
    <w:rsid w:val="002A0902"/>
    <w:rsid w:val="002A0D78"/>
    <w:rsid w:val="002A0F48"/>
    <w:rsid w:val="002A1442"/>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6E64"/>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D16"/>
    <w:rsid w:val="002C2596"/>
    <w:rsid w:val="002C26BF"/>
    <w:rsid w:val="002C2A02"/>
    <w:rsid w:val="002C31B8"/>
    <w:rsid w:val="002C31F0"/>
    <w:rsid w:val="002C3848"/>
    <w:rsid w:val="002C3C76"/>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252"/>
    <w:rsid w:val="002D2344"/>
    <w:rsid w:val="002D28E1"/>
    <w:rsid w:val="002D2913"/>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2BE"/>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94"/>
    <w:rsid w:val="003407E6"/>
    <w:rsid w:val="0034087F"/>
    <w:rsid w:val="00340CA8"/>
    <w:rsid w:val="00340D3B"/>
    <w:rsid w:val="00340D6C"/>
    <w:rsid w:val="00340FD6"/>
    <w:rsid w:val="003415A0"/>
    <w:rsid w:val="00342607"/>
    <w:rsid w:val="00342F39"/>
    <w:rsid w:val="003443F2"/>
    <w:rsid w:val="00345712"/>
    <w:rsid w:val="00346434"/>
    <w:rsid w:val="0034659D"/>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EB0"/>
    <w:rsid w:val="003732CE"/>
    <w:rsid w:val="0037416E"/>
    <w:rsid w:val="0037457C"/>
    <w:rsid w:val="003749EC"/>
    <w:rsid w:val="00374D2A"/>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3A3"/>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0E3D"/>
    <w:rsid w:val="003A17B9"/>
    <w:rsid w:val="003A1ACF"/>
    <w:rsid w:val="003A22C7"/>
    <w:rsid w:val="003A384E"/>
    <w:rsid w:val="003A3CE6"/>
    <w:rsid w:val="003A42FD"/>
    <w:rsid w:val="003A507E"/>
    <w:rsid w:val="003A59AF"/>
    <w:rsid w:val="003A5C65"/>
    <w:rsid w:val="003A67F3"/>
    <w:rsid w:val="003A6CD3"/>
    <w:rsid w:val="003A6FA7"/>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8B1"/>
    <w:rsid w:val="003C33B2"/>
    <w:rsid w:val="003C3B2C"/>
    <w:rsid w:val="003C4882"/>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1D1"/>
    <w:rsid w:val="003F73AE"/>
    <w:rsid w:val="003F74FA"/>
    <w:rsid w:val="003F76BC"/>
    <w:rsid w:val="003F7801"/>
    <w:rsid w:val="003F7B43"/>
    <w:rsid w:val="003F7C08"/>
    <w:rsid w:val="003F7CEC"/>
    <w:rsid w:val="003F7F22"/>
    <w:rsid w:val="003F7F7C"/>
    <w:rsid w:val="00401712"/>
    <w:rsid w:val="00401EF2"/>
    <w:rsid w:val="004022C0"/>
    <w:rsid w:val="00402387"/>
    <w:rsid w:val="004024D7"/>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541F"/>
    <w:rsid w:val="00415AC3"/>
    <w:rsid w:val="00416080"/>
    <w:rsid w:val="00416576"/>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E96"/>
    <w:rsid w:val="00431592"/>
    <w:rsid w:val="004317C1"/>
    <w:rsid w:val="00431D60"/>
    <w:rsid w:val="00431F38"/>
    <w:rsid w:val="00432BD1"/>
    <w:rsid w:val="00432C90"/>
    <w:rsid w:val="00432D5E"/>
    <w:rsid w:val="004331A8"/>
    <w:rsid w:val="00433496"/>
    <w:rsid w:val="004334BE"/>
    <w:rsid w:val="00434236"/>
    <w:rsid w:val="004345C4"/>
    <w:rsid w:val="00434D0E"/>
    <w:rsid w:val="00434F76"/>
    <w:rsid w:val="004354C4"/>
    <w:rsid w:val="004370EF"/>
    <w:rsid w:val="00440097"/>
    <w:rsid w:val="00440AA3"/>
    <w:rsid w:val="00441887"/>
    <w:rsid w:val="004418A2"/>
    <w:rsid w:val="00441BD1"/>
    <w:rsid w:val="00441DBD"/>
    <w:rsid w:val="004425D9"/>
    <w:rsid w:val="00443053"/>
    <w:rsid w:val="004432BE"/>
    <w:rsid w:val="00443515"/>
    <w:rsid w:val="00443775"/>
    <w:rsid w:val="00443AE7"/>
    <w:rsid w:val="00443EE9"/>
    <w:rsid w:val="004451F2"/>
    <w:rsid w:val="004459F4"/>
    <w:rsid w:val="00445BD1"/>
    <w:rsid w:val="00445D64"/>
    <w:rsid w:val="00446663"/>
    <w:rsid w:val="00446A09"/>
    <w:rsid w:val="00446F50"/>
    <w:rsid w:val="004477F2"/>
    <w:rsid w:val="00450987"/>
    <w:rsid w:val="00450AB7"/>
    <w:rsid w:val="00451BF7"/>
    <w:rsid w:val="004524A7"/>
    <w:rsid w:val="004532C6"/>
    <w:rsid w:val="00453D78"/>
    <w:rsid w:val="00454207"/>
    <w:rsid w:val="00455335"/>
    <w:rsid w:val="0045537D"/>
    <w:rsid w:val="004553B0"/>
    <w:rsid w:val="0045551F"/>
    <w:rsid w:val="0045554F"/>
    <w:rsid w:val="0045647C"/>
    <w:rsid w:val="004566D2"/>
    <w:rsid w:val="004569D7"/>
    <w:rsid w:val="00456C0B"/>
    <w:rsid w:val="00456CB4"/>
    <w:rsid w:val="00457668"/>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0A19"/>
    <w:rsid w:val="00491583"/>
    <w:rsid w:val="00491D1F"/>
    <w:rsid w:val="00492D58"/>
    <w:rsid w:val="00493321"/>
    <w:rsid w:val="00493827"/>
    <w:rsid w:val="00493D85"/>
    <w:rsid w:val="00495132"/>
    <w:rsid w:val="00495530"/>
    <w:rsid w:val="00495CFD"/>
    <w:rsid w:val="00495F65"/>
    <w:rsid w:val="00496F95"/>
    <w:rsid w:val="00497786"/>
    <w:rsid w:val="00497D1D"/>
    <w:rsid w:val="004A027E"/>
    <w:rsid w:val="004A03A1"/>
    <w:rsid w:val="004A079B"/>
    <w:rsid w:val="004A0BD8"/>
    <w:rsid w:val="004A1054"/>
    <w:rsid w:val="004A123A"/>
    <w:rsid w:val="004A12A5"/>
    <w:rsid w:val="004A2B7A"/>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DF1"/>
    <w:rsid w:val="004C3957"/>
    <w:rsid w:val="004C52FF"/>
    <w:rsid w:val="004C56BA"/>
    <w:rsid w:val="004C5B5A"/>
    <w:rsid w:val="004C5CBD"/>
    <w:rsid w:val="004C691F"/>
    <w:rsid w:val="004C6F57"/>
    <w:rsid w:val="004C7102"/>
    <w:rsid w:val="004C73E7"/>
    <w:rsid w:val="004C7FF0"/>
    <w:rsid w:val="004D0263"/>
    <w:rsid w:val="004D090D"/>
    <w:rsid w:val="004D107B"/>
    <w:rsid w:val="004D193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63B"/>
    <w:rsid w:val="004E0CA1"/>
    <w:rsid w:val="004E0F6C"/>
    <w:rsid w:val="004E122B"/>
    <w:rsid w:val="004E28C9"/>
    <w:rsid w:val="004E2A59"/>
    <w:rsid w:val="004E2AE9"/>
    <w:rsid w:val="004E315B"/>
    <w:rsid w:val="004E3D66"/>
    <w:rsid w:val="004E44DE"/>
    <w:rsid w:val="004E5235"/>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279"/>
    <w:rsid w:val="004F5F84"/>
    <w:rsid w:val="004F64F8"/>
    <w:rsid w:val="004F69F2"/>
    <w:rsid w:val="004F6B6A"/>
    <w:rsid w:val="004F6CD3"/>
    <w:rsid w:val="004F7198"/>
    <w:rsid w:val="004F742A"/>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5774"/>
    <w:rsid w:val="00516A64"/>
    <w:rsid w:val="00516AA0"/>
    <w:rsid w:val="00516CA3"/>
    <w:rsid w:val="00516CFB"/>
    <w:rsid w:val="00517C20"/>
    <w:rsid w:val="00520A08"/>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27FAE"/>
    <w:rsid w:val="00530836"/>
    <w:rsid w:val="00530D0D"/>
    <w:rsid w:val="0053124F"/>
    <w:rsid w:val="0053148B"/>
    <w:rsid w:val="0053200A"/>
    <w:rsid w:val="005321AB"/>
    <w:rsid w:val="00533006"/>
    <w:rsid w:val="005335F2"/>
    <w:rsid w:val="00534142"/>
    <w:rsid w:val="00534A82"/>
    <w:rsid w:val="00534B73"/>
    <w:rsid w:val="00534F56"/>
    <w:rsid w:val="00535F7A"/>
    <w:rsid w:val="00536DCF"/>
    <w:rsid w:val="00536F1F"/>
    <w:rsid w:val="00537149"/>
    <w:rsid w:val="00537565"/>
    <w:rsid w:val="005378B3"/>
    <w:rsid w:val="0054062F"/>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50164"/>
    <w:rsid w:val="005504FB"/>
    <w:rsid w:val="005508A1"/>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DA4"/>
    <w:rsid w:val="00565E73"/>
    <w:rsid w:val="00566361"/>
    <w:rsid w:val="00566B4E"/>
    <w:rsid w:val="00567F48"/>
    <w:rsid w:val="005700C0"/>
    <w:rsid w:val="00570117"/>
    <w:rsid w:val="00570D9F"/>
    <w:rsid w:val="0057127D"/>
    <w:rsid w:val="00571A0F"/>
    <w:rsid w:val="00571B4A"/>
    <w:rsid w:val="0057282C"/>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333"/>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268"/>
    <w:rsid w:val="005B7362"/>
    <w:rsid w:val="005B7A26"/>
    <w:rsid w:val="005B7B1A"/>
    <w:rsid w:val="005C0049"/>
    <w:rsid w:val="005C02E3"/>
    <w:rsid w:val="005C0F28"/>
    <w:rsid w:val="005C0FD1"/>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6DB"/>
    <w:rsid w:val="005C773C"/>
    <w:rsid w:val="005D09C1"/>
    <w:rsid w:val="005D10A8"/>
    <w:rsid w:val="005D1428"/>
    <w:rsid w:val="005D1721"/>
    <w:rsid w:val="005D1A47"/>
    <w:rsid w:val="005D1CD5"/>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0FDF"/>
    <w:rsid w:val="005E148A"/>
    <w:rsid w:val="005E244B"/>
    <w:rsid w:val="005E2B56"/>
    <w:rsid w:val="005E2B89"/>
    <w:rsid w:val="005E2EAD"/>
    <w:rsid w:val="005E2FC9"/>
    <w:rsid w:val="005E3001"/>
    <w:rsid w:val="005E345F"/>
    <w:rsid w:val="005E424F"/>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5D48"/>
    <w:rsid w:val="005F61E1"/>
    <w:rsid w:val="005F62A4"/>
    <w:rsid w:val="005F6799"/>
    <w:rsid w:val="005F6E19"/>
    <w:rsid w:val="005F70B3"/>
    <w:rsid w:val="005F726A"/>
    <w:rsid w:val="005F76C5"/>
    <w:rsid w:val="005F7C9D"/>
    <w:rsid w:val="00600017"/>
    <w:rsid w:val="00600475"/>
    <w:rsid w:val="00600CBD"/>
    <w:rsid w:val="00600CC9"/>
    <w:rsid w:val="00600FBE"/>
    <w:rsid w:val="006030CF"/>
    <w:rsid w:val="006032F0"/>
    <w:rsid w:val="00603528"/>
    <w:rsid w:val="006039E8"/>
    <w:rsid w:val="006048AB"/>
    <w:rsid w:val="00604F0B"/>
    <w:rsid w:val="0060500D"/>
    <w:rsid w:val="006056CE"/>
    <w:rsid w:val="00605FD1"/>
    <w:rsid w:val="00606304"/>
    <w:rsid w:val="006069B7"/>
    <w:rsid w:val="006069E0"/>
    <w:rsid w:val="00606FF0"/>
    <w:rsid w:val="00607772"/>
    <w:rsid w:val="006078C3"/>
    <w:rsid w:val="0060796F"/>
    <w:rsid w:val="00607AD8"/>
    <w:rsid w:val="0061050B"/>
    <w:rsid w:val="0061077E"/>
    <w:rsid w:val="00610A3A"/>
    <w:rsid w:val="00610C63"/>
    <w:rsid w:val="0061230C"/>
    <w:rsid w:val="0061264C"/>
    <w:rsid w:val="00612A9F"/>
    <w:rsid w:val="00612B20"/>
    <w:rsid w:val="00612D15"/>
    <w:rsid w:val="00612F4C"/>
    <w:rsid w:val="00613BB6"/>
    <w:rsid w:val="00613F2F"/>
    <w:rsid w:val="006140F3"/>
    <w:rsid w:val="006141AC"/>
    <w:rsid w:val="00614D3F"/>
    <w:rsid w:val="00614E4F"/>
    <w:rsid w:val="00614EF7"/>
    <w:rsid w:val="00615998"/>
    <w:rsid w:val="006159E7"/>
    <w:rsid w:val="00615B58"/>
    <w:rsid w:val="00615E49"/>
    <w:rsid w:val="0061682B"/>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F1B"/>
    <w:rsid w:val="00625D1F"/>
    <w:rsid w:val="00626036"/>
    <w:rsid w:val="006263C7"/>
    <w:rsid w:val="00626979"/>
    <w:rsid w:val="006274E3"/>
    <w:rsid w:val="006275CC"/>
    <w:rsid w:val="00627A59"/>
    <w:rsid w:val="00627C04"/>
    <w:rsid w:val="00627D1D"/>
    <w:rsid w:val="00627D4F"/>
    <w:rsid w:val="00627F47"/>
    <w:rsid w:val="00631023"/>
    <w:rsid w:val="00631EBD"/>
    <w:rsid w:val="00632297"/>
    <w:rsid w:val="00632DAF"/>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1D77"/>
    <w:rsid w:val="00642408"/>
    <w:rsid w:val="006426FD"/>
    <w:rsid w:val="00642D81"/>
    <w:rsid w:val="0064349B"/>
    <w:rsid w:val="006435B8"/>
    <w:rsid w:val="006435F4"/>
    <w:rsid w:val="00643C57"/>
    <w:rsid w:val="00643C68"/>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D08"/>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35D7"/>
    <w:rsid w:val="006A4BB6"/>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BF6"/>
    <w:rsid w:val="006D31D5"/>
    <w:rsid w:val="006D32C0"/>
    <w:rsid w:val="006D3CF1"/>
    <w:rsid w:val="006D4081"/>
    <w:rsid w:val="006D496B"/>
    <w:rsid w:val="006D4B5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7B8"/>
    <w:rsid w:val="00714E1C"/>
    <w:rsid w:val="007152B4"/>
    <w:rsid w:val="0071536C"/>
    <w:rsid w:val="007155CB"/>
    <w:rsid w:val="00715C08"/>
    <w:rsid w:val="00716121"/>
    <w:rsid w:val="0071624D"/>
    <w:rsid w:val="007162D7"/>
    <w:rsid w:val="00716711"/>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0E2"/>
    <w:rsid w:val="0072428F"/>
    <w:rsid w:val="00724881"/>
    <w:rsid w:val="00725246"/>
    <w:rsid w:val="00725BA7"/>
    <w:rsid w:val="0072664C"/>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0F14"/>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3B"/>
    <w:rsid w:val="00770099"/>
    <w:rsid w:val="00770536"/>
    <w:rsid w:val="00770608"/>
    <w:rsid w:val="0077095A"/>
    <w:rsid w:val="00771483"/>
    <w:rsid w:val="0077239E"/>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24B"/>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20BC"/>
    <w:rsid w:val="007C2596"/>
    <w:rsid w:val="007C27CC"/>
    <w:rsid w:val="007C35DB"/>
    <w:rsid w:val="007C3671"/>
    <w:rsid w:val="007C4D38"/>
    <w:rsid w:val="007C538E"/>
    <w:rsid w:val="007C6532"/>
    <w:rsid w:val="007C6575"/>
    <w:rsid w:val="007C6D11"/>
    <w:rsid w:val="007C792F"/>
    <w:rsid w:val="007C79B6"/>
    <w:rsid w:val="007D0B4E"/>
    <w:rsid w:val="007D106C"/>
    <w:rsid w:val="007D1C10"/>
    <w:rsid w:val="007D2538"/>
    <w:rsid w:val="007D2F93"/>
    <w:rsid w:val="007D3907"/>
    <w:rsid w:val="007D3A28"/>
    <w:rsid w:val="007D3E4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994"/>
    <w:rsid w:val="007F4C59"/>
    <w:rsid w:val="007F4C99"/>
    <w:rsid w:val="007F4EA3"/>
    <w:rsid w:val="007F5BEE"/>
    <w:rsid w:val="007F5C2F"/>
    <w:rsid w:val="007F65F5"/>
    <w:rsid w:val="007F74BF"/>
    <w:rsid w:val="007F782D"/>
    <w:rsid w:val="008003EE"/>
    <w:rsid w:val="00800517"/>
    <w:rsid w:val="00800E69"/>
    <w:rsid w:val="0080132D"/>
    <w:rsid w:val="00801517"/>
    <w:rsid w:val="008019D1"/>
    <w:rsid w:val="00801ABF"/>
    <w:rsid w:val="00801C68"/>
    <w:rsid w:val="00802AAF"/>
    <w:rsid w:val="00802F60"/>
    <w:rsid w:val="008034C9"/>
    <w:rsid w:val="008038EE"/>
    <w:rsid w:val="00806ACB"/>
    <w:rsid w:val="00806F83"/>
    <w:rsid w:val="008073D4"/>
    <w:rsid w:val="00807EB8"/>
    <w:rsid w:val="008101EC"/>
    <w:rsid w:val="00810C0E"/>
    <w:rsid w:val="00811103"/>
    <w:rsid w:val="0081171D"/>
    <w:rsid w:val="00812260"/>
    <w:rsid w:val="00812D35"/>
    <w:rsid w:val="00813A0E"/>
    <w:rsid w:val="00813A9F"/>
    <w:rsid w:val="00814D14"/>
    <w:rsid w:val="00815169"/>
    <w:rsid w:val="0081644A"/>
    <w:rsid w:val="008165E6"/>
    <w:rsid w:val="00816B66"/>
    <w:rsid w:val="008173C5"/>
    <w:rsid w:val="00817917"/>
    <w:rsid w:val="00817A94"/>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17"/>
    <w:rsid w:val="0082723E"/>
    <w:rsid w:val="008309D8"/>
    <w:rsid w:val="00830C6C"/>
    <w:rsid w:val="00831738"/>
    <w:rsid w:val="008318C4"/>
    <w:rsid w:val="00831C8B"/>
    <w:rsid w:val="00831D91"/>
    <w:rsid w:val="00832FA7"/>
    <w:rsid w:val="008335F4"/>
    <w:rsid w:val="0083389B"/>
    <w:rsid w:val="00833A51"/>
    <w:rsid w:val="00833E88"/>
    <w:rsid w:val="00834533"/>
    <w:rsid w:val="00834EC8"/>
    <w:rsid w:val="008350EE"/>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449A"/>
    <w:rsid w:val="00855066"/>
    <w:rsid w:val="00855618"/>
    <w:rsid w:val="008558DE"/>
    <w:rsid w:val="00855C07"/>
    <w:rsid w:val="00856B1D"/>
    <w:rsid w:val="00856EB9"/>
    <w:rsid w:val="00856F84"/>
    <w:rsid w:val="008570AD"/>
    <w:rsid w:val="00857172"/>
    <w:rsid w:val="008575DD"/>
    <w:rsid w:val="00860EC3"/>
    <w:rsid w:val="00862038"/>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AD1"/>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33"/>
    <w:rsid w:val="008B1915"/>
    <w:rsid w:val="008B27FB"/>
    <w:rsid w:val="008B28FD"/>
    <w:rsid w:val="008B2C7E"/>
    <w:rsid w:val="008B2DA0"/>
    <w:rsid w:val="008B300D"/>
    <w:rsid w:val="008B307D"/>
    <w:rsid w:val="008B3D0A"/>
    <w:rsid w:val="008B4658"/>
    <w:rsid w:val="008B4854"/>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59D4"/>
    <w:rsid w:val="008D7282"/>
    <w:rsid w:val="008D7321"/>
    <w:rsid w:val="008D742B"/>
    <w:rsid w:val="008D776B"/>
    <w:rsid w:val="008E0204"/>
    <w:rsid w:val="008E068D"/>
    <w:rsid w:val="008E19EC"/>
    <w:rsid w:val="008E1DE3"/>
    <w:rsid w:val="008E205A"/>
    <w:rsid w:val="008E20DD"/>
    <w:rsid w:val="008E2228"/>
    <w:rsid w:val="008E24A9"/>
    <w:rsid w:val="008E2C63"/>
    <w:rsid w:val="008E2D5E"/>
    <w:rsid w:val="008E2FB9"/>
    <w:rsid w:val="008E3047"/>
    <w:rsid w:val="008E36C9"/>
    <w:rsid w:val="008E3FA0"/>
    <w:rsid w:val="008E44A9"/>
    <w:rsid w:val="008E459D"/>
    <w:rsid w:val="008E46AB"/>
    <w:rsid w:val="008E4745"/>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3BDA"/>
    <w:rsid w:val="008F4A64"/>
    <w:rsid w:val="008F4A70"/>
    <w:rsid w:val="008F4EC2"/>
    <w:rsid w:val="008F5202"/>
    <w:rsid w:val="008F5776"/>
    <w:rsid w:val="008F58E6"/>
    <w:rsid w:val="008F5A9A"/>
    <w:rsid w:val="008F5AFB"/>
    <w:rsid w:val="008F5EB3"/>
    <w:rsid w:val="008F67DB"/>
    <w:rsid w:val="008F6927"/>
    <w:rsid w:val="008F6B5D"/>
    <w:rsid w:val="008F76D7"/>
    <w:rsid w:val="008F7C82"/>
    <w:rsid w:val="008F7E88"/>
    <w:rsid w:val="008F7EA9"/>
    <w:rsid w:val="0090009C"/>
    <w:rsid w:val="0090011F"/>
    <w:rsid w:val="0090012C"/>
    <w:rsid w:val="009005EA"/>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070"/>
    <w:rsid w:val="00906160"/>
    <w:rsid w:val="00906164"/>
    <w:rsid w:val="00907222"/>
    <w:rsid w:val="0090740A"/>
    <w:rsid w:val="00907BDD"/>
    <w:rsid w:val="009103ED"/>
    <w:rsid w:val="00911298"/>
    <w:rsid w:val="00911850"/>
    <w:rsid w:val="00911BCB"/>
    <w:rsid w:val="00912ACD"/>
    <w:rsid w:val="00912D86"/>
    <w:rsid w:val="00912F71"/>
    <w:rsid w:val="00913254"/>
    <w:rsid w:val="00913441"/>
    <w:rsid w:val="0091377D"/>
    <w:rsid w:val="00914395"/>
    <w:rsid w:val="00914820"/>
    <w:rsid w:val="0091548C"/>
    <w:rsid w:val="00915749"/>
    <w:rsid w:val="00915AD4"/>
    <w:rsid w:val="00916AA2"/>
    <w:rsid w:val="00916BB1"/>
    <w:rsid w:val="00916F7D"/>
    <w:rsid w:val="00920248"/>
    <w:rsid w:val="00920859"/>
    <w:rsid w:val="00920CE3"/>
    <w:rsid w:val="00920DD7"/>
    <w:rsid w:val="00921383"/>
    <w:rsid w:val="009218C4"/>
    <w:rsid w:val="009218E7"/>
    <w:rsid w:val="00921E9A"/>
    <w:rsid w:val="00922198"/>
    <w:rsid w:val="00922666"/>
    <w:rsid w:val="00922973"/>
    <w:rsid w:val="00923138"/>
    <w:rsid w:val="009237C3"/>
    <w:rsid w:val="00924FB5"/>
    <w:rsid w:val="00925131"/>
    <w:rsid w:val="00925407"/>
    <w:rsid w:val="00925812"/>
    <w:rsid w:val="0092588B"/>
    <w:rsid w:val="0092598A"/>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9A0"/>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C15"/>
    <w:rsid w:val="00950047"/>
    <w:rsid w:val="0095009A"/>
    <w:rsid w:val="0095056D"/>
    <w:rsid w:val="009513DA"/>
    <w:rsid w:val="00951A53"/>
    <w:rsid w:val="00951BD9"/>
    <w:rsid w:val="00952315"/>
    <w:rsid w:val="009528BB"/>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8053D"/>
    <w:rsid w:val="009809EC"/>
    <w:rsid w:val="00980A63"/>
    <w:rsid w:val="00980D0B"/>
    <w:rsid w:val="00981077"/>
    <w:rsid w:val="00982445"/>
    <w:rsid w:val="00982BE8"/>
    <w:rsid w:val="00982DEB"/>
    <w:rsid w:val="00983246"/>
    <w:rsid w:val="00983B02"/>
    <w:rsid w:val="00983C1C"/>
    <w:rsid w:val="00983F69"/>
    <w:rsid w:val="009850F7"/>
    <w:rsid w:val="00985F97"/>
    <w:rsid w:val="00987127"/>
    <w:rsid w:val="00987142"/>
    <w:rsid w:val="009877ED"/>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497"/>
    <w:rsid w:val="009958BB"/>
    <w:rsid w:val="00995DB2"/>
    <w:rsid w:val="0099619E"/>
    <w:rsid w:val="00996B6E"/>
    <w:rsid w:val="00996B98"/>
    <w:rsid w:val="00996D2F"/>
    <w:rsid w:val="0099754F"/>
    <w:rsid w:val="009A0431"/>
    <w:rsid w:val="009A094A"/>
    <w:rsid w:val="009A0AEE"/>
    <w:rsid w:val="009A13E5"/>
    <w:rsid w:val="009A17C9"/>
    <w:rsid w:val="009A1A01"/>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063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8A4"/>
    <w:rsid w:val="009C690C"/>
    <w:rsid w:val="009C6CE5"/>
    <w:rsid w:val="009C6D1E"/>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5FC6"/>
    <w:rsid w:val="009D6E7C"/>
    <w:rsid w:val="009D718F"/>
    <w:rsid w:val="009D72D3"/>
    <w:rsid w:val="009D7718"/>
    <w:rsid w:val="009E02A9"/>
    <w:rsid w:val="009E069B"/>
    <w:rsid w:val="009E20BA"/>
    <w:rsid w:val="009E21BA"/>
    <w:rsid w:val="009E2A6C"/>
    <w:rsid w:val="009E2DF8"/>
    <w:rsid w:val="009E34CC"/>
    <w:rsid w:val="009E36FB"/>
    <w:rsid w:val="009E3912"/>
    <w:rsid w:val="009E3F31"/>
    <w:rsid w:val="009E41E6"/>
    <w:rsid w:val="009E48F7"/>
    <w:rsid w:val="009E4B68"/>
    <w:rsid w:val="009E4EAA"/>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1B4F"/>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0DD5"/>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20DE8"/>
    <w:rsid w:val="00A210EB"/>
    <w:rsid w:val="00A214A8"/>
    <w:rsid w:val="00A21944"/>
    <w:rsid w:val="00A21C00"/>
    <w:rsid w:val="00A21CC2"/>
    <w:rsid w:val="00A21D60"/>
    <w:rsid w:val="00A22AED"/>
    <w:rsid w:val="00A22D11"/>
    <w:rsid w:val="00A22EBC"/>
    <w:rsid w:val="00A2480B"/>
    <w:rsid w:val="00A2495F"/>
    <w:rsid w:val="00A24D6F"/>
    <w:rsid w:val="00A24E35"/>
    <w:rsid w:val="00A24EC5"/>
    <w:rsid w:val="00A2550D"/>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0FA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BF9"/>
    <w:rsid w:val="00A52E03"/>
    <w:rsid w:val="00A53885"/>
    <w:rsid w:val="00A54588"/>
    <w:rsid w:val="00A54686"/>
    <w:rsid w:val="00A54ABE"/>
    <w:rsid w:val="00A556ED"/>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D94"/>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852"/>
    <w:rsid w:val="00A709CD"/>
    <w:rsid w:val="00A71760"/>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6477"/>
    <w:rsid w:val="00A86656"/>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D09"/>
    <w:rsid w:val="00AB6447"/>
    <w:rsid w:val="00AB6A38"/>
    <w:rsid w:val="00AB6B4C"/>
    <w:rsid w:val="00AB6FA3"/>
    <w:rsid w:val="00AC0012"/>
    <w:rsid w:val="00AC015B"/>
    <w:rsid w:val="00AC049E"/>
    <w:rsid w:val="00AC050F"/>
    <w:rsid w:val="00AC14A3"/>
    <w:rsid w:val="00AC14C2"/>
    <w:rsid w:val="00AC161C"/>
    <w:rsid w:val="00AC19C8"/>
    <w:rsid w:val="00AC1BC7"/>
    <w:rsid w:val="00AC259B"/>
    <w:rsid w:val="00AC28AE"/>
    <w:rsid w:val="00AC2B7A"/>
    <w:rsid w:val="00AC2F65"/>
    <w:rsid w:val="00AC3879"/>
    <w:rsid w:val="00AC436C"/>
    <w:rsid w:val="00AC5846"/>
    <w:rsid w:val="00AC5A64"/>
    <w:rsid w:val="00AC5BFD"/>
    <w:rsid w:val="00AC600F"/>
    <w:rsid w:val="00AC60B4"/>
    <w:rsid w:val="00AC65F9"/>
    <w:rsid w:val="00AC67BC"/>
    <w:rsid w:val="00AC6FF0"/>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56F7"/>
    <w:rsid w:val="00AD6D12"/>
    <w:rsid w:val="00AD6D67"/>
    <w:rsid w:val="00AD742F"/>
    <w:rsid w:val="00AD74E4"/>
    <w:rsid w:val="00AD7D3F"/>
    <w:rsid w:val="00AE0212"/>
    <w:rsid w:val="00AE0710"/>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292B"/>
    <w:rsid w:val="00AF2BB4"/>
    <w:rsid w:val="00AF4183"/>
    <w:rsid w:val="00AF4AA6"/>
    <w:rsid w:val="00AF4DCB"/>
    <w:rsid w:val="00AF4F7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F55"/>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2CED"/>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D50"/>
    <w:rsid w:val="00B36453"/>
    <w:rsid w:val="00B36528"/>
    <w:rsid w:val="00B3682B"/>
    <w:rsid w:val="00B36862"/>
    <w:rsid w:val="00B36BC0"/>
    <w:rsid w:val="00B36DE4"/>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27E0"/>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6E9"/>
    <w:rsid w:val="00B678F8"/>
    <w:rsid w:val="00B7023B"/>
    <w:rsid w:val="00B70AF3"/>
    <w:rsid w:val="00B7126F"/>
    <w:rsid w:val="00B7154D"/>
    <w:rsid w:val="00B71804"/>
    <w:rsid w:val="00B71BA9"/>
    <w:rsid w:val="00B72222"/>
    <w:rsid w:val="00B72C1E"/>
    <w:rsid w:val="00B72F75"/>
    <w:rsid w:val="00B73571"/>
    <w:rsid w:val="00B738E5"/>
    <w:rsid w:val="00B74D6F"/>
    <w:rsid w:val="00B752C1"/>
    <w:rsid w:val="00B755A7"/>
    <w:rsid w:val="00B76A54"/>
    <w:rsid w:val="00B77031"/>
    <w:rsid w:val="00B77138"/>
    <w:rsid w:val="00B7715A"/>
    <w:rsid w:val="00B773E0"/>
    <w:rsid w:val="00B77D05"/>
    <w:rsid w:val="00B77FF1"/>
    <w:rsid w:val="00B80185"/>
    <w:rsid w:val="00B80831"/>
    <w:rsid w:val="00B80849"/>
    <w:rsid w:val="00B80875"/>
    <w:rsid w:val="00B81443"/>
    <w:rsid w:val="00B81C28"/>
    <w:rsid w:val="00B82B42"/>
    <w:rsid w:val="00B832C7"/>
    <w:rsid w:val="00B8422D"/>
    <w:rsid w:val="00B84CCB"/>
    <w:rsid w:val="00B84D18"/>
    <w:rsid w:val="00B84FFA"/>
    <w:rsid w:val="00B852D6"/>
    <w:rsid w:val="00B86220"/>
    <w:rsid w:val="00B86CB1"/>
    <w:rsid w:val="00B86EC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BF6"/>
    <w:rsid w:val="00BA43C9"/>
    <w:rsid w:val="00BA4CA7"/>
    <w:rsid w:val="00BA5497"/>
    <w:rsid w:val="00BA56E5"/>
    <w:rsid w:val="00BA5DD4"/>
    <w:rsid w:val="00BA7109"/>
    <w:rsid w:val="00BA7296"/>
    <w:rsid w:val="00BA7B14"/>
    <w:rsid w:val="00BB0964"/>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2F8"/>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EAF"/>
    <w:rsid w:val="00C01477"/>
    <w:rsid w:val="00C017EE"/>
    <w:rsid w:val="00C021A4"/>
    <w:rsid w:val="00C0255C"/>
    <w:rsid w:val="00C02A54"/>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B08"/>
    <w:rsid w:val="00C200A1"/>
    <w:rsid w:val="00C203AB"/>
    <w:rsid w:val="00C208F5"/>
    <w:rsid w:val="00C21715"/>
    <w:rsid w:val="00C22090"/>
    <w:rsid w:val="00C22205"/>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E4"/>
    <w:rsid w:val="00C31F08"/>
    <w:rsid w:val="00C325A4"/>
    <w:rsid w:val="00C327F1"/>
    <w:rsid w:val="00C33067"/>
    <w:rsid w:val="00C331C3"/>
    <w:rsid w:val="00C34F06"/>
    <w:rsid w:val="00C35402"/>
    <w:rsid w:val="00C35492"/>
    <w:rsid w:val="00C35783"/>
    <w:rsid w:val="00C36239"/>
    <w:rsid w:val="00C37312"/>
    <w:rsid w:val="00C379F9"/>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C6"/>
    <w:rsid w:val="00C70B2D"/>
    <w:rsid w:val="00C70E3A"/>
    <w:rsid w:val="00C721FF"/>
    <w:rsid w:val="00C72D48"/>
    <w:rsid w:val="00C735B9"/>
    <w:rsid w:val="00C73779"/>
    <w:rsid w:val="00C73A46"/>
    <w:rsid w:val="00C74139"/>
    <w:rsid w:val="00C74441"/>
    <w:rsid w:val="00C7483D"/>
    <w:rsid w:val="00C75ED1"/>
    <w:rsid w:val="00C75F9F"/>
    <w:rsid w:val="00C7658F"/>
    <w:rsid w:val="00C77B24"/>
    <w:rsid w:val="00C77DD7"/>
    <w:rsid w:val="00C80016"/>
    <w:rsid w:val="00C802F9"/>
    <w:rsid w:val="00C80E9E"/>
    <w:rsid w:val="00C81022"/>
    <w:rsid w:val="00C81AC2"/>
    <w:rsid w:val="00C81CCE"/>
    <w:rsid w:val="00C82096"/>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5926"/>
    <w:rsid w:val="00C95B80"/>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609"/>
    <w:rsid w:val="00CA3A6D"/>
    <w:rsid w:val="00CA3D0C"/>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ACF"/>
    <w:rsid w:val="00CB2159"/>
    <w:rsid w:val="00CB2AF5"/>
    <w:rsid w:val="00CB30B0"/>
    <w:rsid w:val="00CB312E"/>
    <w:rsid w:val="00CB3212"/>
    <w:rsid w:val="00CB331B"/>
    <w:rsid w:val="00CB3732"/>
    <w:rsid w:val="00CB3834"/>
    <w:rsid w:val="00CB39AC"/>
    <w:rsid w:val="00CB4857"/>
    <w:rsid w:val="00CB648D"/>
    <w:rsid w:val="00CB6538"/>
    <w:rsid w:val="00CB694B"/>
    <w:rsid w:val="00CB7014"/>
    <w:rsid w:val="00CB7191"/>
    <w:rsid w:val="00CB7541"/>
    <w:rsid w:val="00CB75BD"/>
    <w:rsid w:val="00CB7770"/>
    <w:rsid w:val="00CB7CFA"/>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005"/>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4D09"/>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367"/>
    <w:rsid w:val="00D2146F"/>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D5"/>
    <w:rsid w:val="00D7401C"/>
    <w:rsid w:val="00D740D4"/>
    <w:rsid w:val="00D7432C"/>
    <w:rsid w:val="00D757B4"/>
    <w:rsid w:val="00D75896"/>
    <w:rsid w:val="00D759FF"/>
    <w:rsid w:val="00D75A84"/>
    <w:rsid w:val="00D75A92"/>
    <w:rsid w:val="00D75AFA"/>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E58"/>
    <w:rsid w:val="00D8410F"/>
    <w:rsid w:val="00D84401"/>
    <w:rsid w:val="00D84DEB"/>
    <w:rsid w:val="00D84EDE"/>
    <w:rsid w:val="00D859BE"/>
    <w:rsid w:val="00D85B56"/>
    <w:rsid w:val="00D862E5"/>
    <w:rsid w:val="00D86307"/>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872"/>
    <w:rsid w:val="00D92990"/>
    <w:rsid w:val="00D92AE4"/>
    <w:rsid w:val="00D930A1"/>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1588"/>
    <w:rsid w:val="00DA1ECB"/>
    <w:rsid w:val="00DA1FB6"/>
    <w:rsid w:val="00DA22AB"/>
    <w:rsid w:val="00DA267E"/>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0F53"/>
    <w:rsid w:val="00DB118B"/>
    <w:rsid w:val="00DB1396"/>
    <w:rsid w:val="00DB1A09"/>
    <w:rsid w:val="00DB1BA4"/>
    <w:rsid w:val="00DB2012"/>
    <w:rsid w:val="00DB26EE"/>
    <w:rsid w:val="00DB2C88"/>
    <w:rsid w:val="00DB360D"/>
    <w:rsid w:val="00DB37D2"/>
    <w:rsid w:val="00DB388D"/>
    <w:rsid w:val="00DB3ADE"/>
    <w:rsid w:val="00DB3EED"/>
    <w:rsid w:val="00DB423F"/>
    <w:rsid w:val="00DB48F9"/>
    <w:rsid w:val="00DB4E89"/>
    <w:rsid w:val="00DB555E"/>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0A1F"/>
    <w:rsid w:val="00DD1828"/>
    <w:rsid w:val="00DD1C9C"/>
    <w:rsid w:val="00DD33FC"/>
    <w:rsid w:val="00DD34F8"/>
    <w:rsid w:val="00DD359D"/>
    <w:rsid w:val="00DD396B"/>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5C"/>
    <w:rsid w:val="00DF3DE1"/>
    <w:rsid w:val="00DF3F7E"/>
    <w:rsid w:val="00DF4809"/>
    <w:rsid w:val="00DF4B22"/>
    <w:rsid w:val="00DF4E3D"/>
    <w:rsid w:val="00DF4EB3"/>
    <w:rsid w:val="00DF5E25"/>
    <w:rsid w:val="00DF648A"/>
    <w:rsid w:val="00DF6EBC"/>
    <w:rsid w:val="00DF72B1"/>
    <w:rsid w:val="00DF733A"/>
    <w:rsid w:val="00DF73C6"/>
    <w:rsid w:val="00DF7EB8"/>
    <w:rsid w:val="00E009B2"/>
    <w:rsid w:val="00E00F2E"/>
    <w:rsid w:val="00E02D3B"/>
    <w:rsid w:val="00E0405D"/>
    <w:rsid w:val="00E040F7"/>
    <w:rsid w:val="00E047A5"/>
    <w:rsid w:val="00E04828"/>
    <w:rsid w:val="00E04896"/>
    <w:rsid w:val="00E04D87"/>
    <w:rsid w:val="00E04E42"/>
    <w:rsid w:val="00E053FE"/>
    <w:rsid w:val="00E05512"/>
    <w:rsid w:val="00E05CF6"/>
    <w:rsid w:val="00E06140"/>
    <w:rsid w:val="00E066D3"/>
    <w:rsid w:val="00E07333"/>
    <w:rsid w:val="00E102BC"/>
    <w:rsid w:val="00E10471"/>
    <w:rsid w:val="00E10770"/>
    <w:rsid w:val="00E10F64"/>
    <w:rsid w:val="00E113FB"/>
    <w:rsid w:val="00E117D6"/>
    <w:rsid w:val="00E11A53"/>
    <w:rsid w:val="00E11A6C"/>
    <w:rsid w:val="00E11CB4"/>
    <w:rsid w:val="00E1282E"/>
    <w:rsid w:val="00E12ADB"/>
    <w:rsid w:val="00E12D6D"/>
    <w:rsid w:val="00E1358B"/>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636B"/>
    <w:rsid w:val="00E2664B"/>
    <w:rsid w:val="00E26E15"/>
    <w:rsid w:val="00E27226"/>
    <w:rsid w:val="00E273CA"/>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61E"/>
    <w:rsid w:val="00E55DE5"/>
    <w:rsid w:val="00E55F38"/>
    <w:rsid w:val="00E5627B"/>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5806"/>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C1E"/>
    <w:rsid w:val="00EA52E3"/>
    <w:rsid w:val="00EA5B61"/>
    <w:rsid w:val="00EA62FC"/>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B13"/>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52A4"/>
    <w:rsid w:val="00EE6080"/>
    <w:rsid w:val="00EE6478"/>
    <w:rsid w:val="00EE6C21"/>
    <w:rsid w:val="00EF08A5"/>
    <w:rsid w:val="00EF2810"/>
    <w:rsid w:val="00EF2A08"/>
    <w:rsid w:val="00EF2A1B"/>
    <w:rsid w:val="00EF2F5A"/>
    <w:rsid w:val="00EF2F72"/>
    <w:rsid w:val="00EF38D6"/>
    <w:rsid w:val="00EF3D5B"/>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3E6"/>
    <w:rsid w:val="00F46595"/>
    <w:rsid w:val="00F477F8"/>
    <w:rsid w:val="00F479D9"/>
    <w:rsid w:val="00F47F20"/>
    <w:rsid w:val="00F50AC7"/>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17"/>
    <w:rsid w:val="00F90473"/>
    <w:rsid w:val="00F9081E"/>
    <w:rsid w:val="00F90969"/>
    <w:rsid w:val="00F90DAE"/>
    <w:rsid w:val="00F92B52"/>
    <w:rsid w:val="00F92CC7"/>
    <w:rsid w:val="00F92DE6"/>
    <w:rsid w:val="00F92F03"/>
    <w:rsid w:val="00F93208"/>
    <w:rsid w:val="00F9322C"/>
    <w:rsid w:val="00F93679"/>
    <w:rsid w:val="00F93681"/>
    <w:rsid w:val="00F93C4A"/>
    <w:rsid w:val="00F93C92"/>
    <w:rsid w:val="00F9476A"/>
    <w:rsid w:val="00F94A3E"/>
    <w:rsid w:val="00F94C48"/>
    <w:rsid w:val="00F94D09"/>
    <w:rsid w:val="00F94FFC"/>
    <w:rsid w:val="00F95E7C"/>
    <w:rsid w:val="00F962C0"/>
    <w:rsid w:val="00F96481"/>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4135"/>
    <w:rsid w:val="00FB49DF"/>
    <w:rsid w:val="00FB4EAD"/>
    <w:rsid w:val="00FB5743"/>
    <w:rsid w:val="00FB6576"/>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C94"/>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70D"/>
    <w:rsid w:val="00FC7A0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72F"/>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611"/>
    <w:rsid w:val="00FF5BB0"/>
    <w:rsid w:val="00FF60C5"/>
    <w:rsid w:val="00FF6960"/>
    <w:rsid w:val="00FF7C2A"/>
    <w:rsid w:val="0DE870D5"/>
    <w:rsid w:val="4A99DDDA"/>
    <w:rsid w:val="6E7E917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2BE"/>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PL">
    <w:name w:val="PL"/>
    <w:link w:val="PLChar"/>
    <w:qFormat/>
    <w:rsid w:val="007167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hAnsi="Courier New"/>
      <w:noProof/>
      <w:sz w:val="16"/>
      <w:lang w:val="en-GB" w:eastAsia="sv-SE"/>
    </w:rPr>
  </w:style>
  <w:style w:type="character" w:customStyle="1" w:styleId="PLChar">
    <w:name w:val="PL Char"/>
    <w:link w:val="PL"/>
    <w:qFormat/>
    <w:rsid w:val="00716711"/>
    <w:rPr>
      <w:rFonts w:ascii="Courier New" w:hAnsi="Courier New"/>
      <w:noProof/>
      <w:sz w:val="16"/>
      <w:shd w:val="clear" w:color="auto" w:fill="E6E6E6"/>
      <w:lang w:val="en-GB" w:eastAsia="sv-SE"/>
    </w:rPr>
  </w:style>
  <w:style w:type="paragraph" w:customStyle="1" w:styleId="ZT">
    <w:name w:val="ZT"/>
    <w:rsid w:val="000863E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CEB9E-C9DD-4427-A65C-9B445465F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38A59A-AEC5-404E-BA01-DC896AF58C9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E080969A-AFAB-4245-B37F-1F59E1280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TotalTime>
  <Pages>4</Pages>
  <Words>1747</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11486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13</cp:revision>
  <cp:lastPrinted>2019-03-04T06:21:00Z</cp:lastPrinted>
  <dcterms:created xsi:type="dcterms:W3CDTF">2020-10-23T14:31:00Z</dcterms:created>
  <dcterms:modified xsi:type="dcterms:W3CDTF">2020-10-24T03:21:00Z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879dbf19-1ab2-4ccf-a015-f7ed1b2b8f4d</vt:lpwstr>
  </property>
  <property fmtid="{D5CDD505-2E9C-101B-9397-08002B2CF9AE}" pid="3" name="CTP_TimeStamp">
    <vt:lpwstr>2020-08-08 03:19:27Z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